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E970C9">
        <w:rPr>
          <w:bCs/>
          <w:noProof w:val="0"/>
          <w:sz w:val="24"/>
          <w:szCs w:val="24"/>
        </w:rPr>
        <w:t>3436</w:t>
      </w:r>
    </w:p>
    <w:p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517E">
        <w:rPr>
          <w:rFonts w:cs="Arial"/>
          <w:b/>
          <w:bCs/>
          <w:sz w:val="24"/>
          <w:lang w:eastAsia="ja-JP"/>
        </w:rPr>
        <w:t>9.1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352174">
        <w:rPr>
          <w:rFonts w:ascii="Arial" w:hAnsi="Arial" w:cs="Arial"/>
          <w:b/>
          <w:bCs/>
          <w:sz w:val="24"/>
        </w:rPr>
        <w:t xml:space="preserve"> (Rapporteur)</w:t>
      </w:r>
      <w:bookmarkStart w:id="1" w:name="_GoBack"/>
      <w:bookmarkEnd w:id="1"/>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2B97" w:rsidRPr="007B2B97">
        <w:rPr>
          <w:rFonts w:ascii="Arial" w:hAnsi="Arial" w:cs="Arial"/>
          <w:b/>
          <w:bCs/>
          <w:sz w:val="24"/>
        </w:rPr>
        <w:t xml:space="preserve">Status of </w:t>
      </w:r>
      <w:r w:rsidR="00A22294">
        <w:rPr>
          <w:rFonts w:ascii="Arial" w:hAnsi="Arial" w:cs="Arial"/>
          <w:b/>
          <w:bCs/>
          <w:sz w:val="24"/>
        </w:rPr>
        <w:t>NG</w:t>
      </w:r>
      <w:r w:rsidR="007B2B97" w:rsidRPr="007B2B97">
        <w:rPr>
          <w:rFonts w:ascii="Arial" w:hAnsi="Arial" w:cs="Arial"/>
          <w:b/>
          <w:bCs/>
          <w:sz w:val="24"/>
        </w:rPr>
        <w:t xml:space="preserve"> study in SA2</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B2BBF" w:rsidRPr="001B2BBF">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2A7579" w:rsidRDefault="007B2B97" w:rsidP="00E8517E">
      <w:r>
        <w:t xml:space="preserve">The counter part of the </w:t>
      </w:r>
      <w:r w:rsidR="00806615">
        <w:t>RAN s</w:t>
      </w:r>
      <w:r w:rsidR="005B4512" w:rsidRPr="00806615">
        <w:t>tudy</w:t>
      </w:r>
      <w:r w:rsidR="005B4512" w:rsidRPr="005B4512">
        <w:rPr>
          <w:i/>
        </w:rPr>
        <w:t xml:space="preserve"> </w:t>
      </w:r>
      <w:r w:rsidR="005B4512" w:rsidRPr="00806615">
        <w:t>on</w:t>
      </w:r>
      <w:r w:rsidR="005B4512" w:rsidRPr="005B4512">
        <w:rPr>
          <w:i/>
        </w:rPr>
        <w:t xml:space="preserve"> New Radio Access Technology</w:t>
      </w:r>
      <w:r>
        <w:t xml:space="preserve"> </w:t>
      </w:r>
      <w:r w:rsidR="005B4512">
        <w:t>[</w:t>
      </w:r>
      <w:hyperlink r:id="rId7" w:history="1">
        <w:r w:rsidR="005B4512" w:rsidRPr="005B4512">
          <w:rPr>
            <w:rStyle w:val="Hyperlink"/>
            <w:smallCaps/>
          </w:rPr>
          <w:t>RP-160671</w:t>
        </w:r>
      </w:hyperlink>
      <w:r w:rsidR="005B4512">
        <w:t xml:space="preserve">] </w:t>
      </w:r>
      <w:r>
        <w:t xml:space="preserve">is the </w:t>
      </w:r>
      <w:r w:rsidR="00806615">
        <w:t xml:space="preserve">SA one </w:t>
      </w:r>
      <w:r w:rsidR="005B4512" w:rsidRPr="00806615">
        <w:t>on</w:t>
      </w:r>
      <w:r w:rsidR="005B4512" w:rsidRPr="005B4512">
        <w:rPr>
          <w:i/>
        </w:rPr>
        <w:t xml:space="preserve"> Architecture and Security for next Generation System</w:t>
      </w:r>
      <w:r w:rsidR="005B4512" w:rsidRPr="005B4512">
        <w:t xml:space="preserve"> </w:t>
      </w:r>
      <w:r w:rsidR="005B4512">
        <w:t>[</w:t>
      </w:r>
      <w:hyperlink r:id="rId8" w:history="1">
        <w:r w:rsidR="00BF6519" w:rsidRPr="00BF6519">
          <w:rPr>
            <w:rStyle w:val="Hyperlink"/>
          </w:rPr>
          <w:t>SP-160227</w:t>
        </w:r>
      </w:hyperlink>
      <w:r w:rsidR="005B4512">
        <w:t>]</w:t>
      </w:r>
      <w:r w:rsidR="00BF6519">
        <w:t xml:space="preserve">, or </w:t>
      </w:r>
      <w:r w:rsidR="00A22294">
        <w:t>NG</w:t>
      </w:r>
      <w:r w:rsidR="00BF6519">
        <w:t xml:space="preserve"> for short</w:t>
      </w:r>
      <w:r w:rsidR="00806615">
        <w:t xml:space="preserve">. </w:t>
      </w:r>
      <w:r w:rsidR="001B2BBF">
        <w:t>The purpose of this contribution is to provide a brief ove</w:t>
      </w:r>
      <w:r w:rsidR="002A7579">
        <w:t xml:space="preserve">rview </w:t>
      </w:r>
      <w:r w:rsidR="00C552C1">
        <w:t>of</w:t>
      </w:r>
      <w:r w:rsidR="002A7579">
        <w:t xml:space="preserve"> the SID status in SA2</w:t>
      </w:r>
      <w:r w:rsidR="00F82CE2">
        <w:t>, focusing on items of interest to RAN2</w:t>
      </w:r>
      <w:r w:rsidR="002A7579">
        <w:t>.</w:t>
      </w:r>
    </w:p>
    <w:p w:rsidR="00F215B5" w:rsidRDefault="002A7579" w:rsidP="002A7579">
      <w:pPr>
        <w:pStyle w:val="NO"/>
      </w:pPr>
      <w:r>
        <w:t>NOTE:</w:t>
      </w:r>
      <w:r>
        <w:tab/>
        <w:t>S</w:t>
      </w:r>
      <w:r w:rsidR="00E8517E">
        <w:t>ince the SA2 TR [</w:t>
      </w:r>
      <w:hyperlink r:id="rId9" w:history="1">
        <w:r w:rsidR="00E8517E" w:rsidRPr="00960A33">
          <w:rPr>
            <w:rStyle w:val="Hyperlink"/>
          </w:rPr>
          <w:t>23.799</w:t>
        </w:r>
      </w:hyperlink>
      <w:r w:rsidR="00E8517E">
        <w:t>] captures several solutions with the intent of performing a selection in a later stage, this document essentially focuses on the agreements</w:t>
      </w:r>
      <w:r>
        <w:t>.</w:t>
      </w:r>
      <w:r w:rsidR="00E8517E">
        <w:t xml:space="preserve"> </w:t>
      </w:r>
      <w:r w:rsidR="001B2BBF">
        <w:t>For further details</w:t>
      </w:r>
      <w:r>
        <w:t xml:space="preserve"> regarding possible solutions</w:t>
      </w:r>
      <w:r w:rsidR="001B2BBF">
        <w:t>, please consult the SA2 TR directly.</w:t>
      </w:r>
    </w:p>
    <w:p w:rsidR="00CD4C7B" w:rsidRPr="006E13D1" w:rsidRDefault="00CD4C7B" w:rsidP="00CD4C7B">
      <w:pPr>
        <w:pStyle w:val="Heading1"/>
      </w:pPr>
      <w:r w:rsidRPr="006E13D1">
        <w:t>2</w:t>
      </w:r>
      <w:r w:rsidRPr="006E13D1">
        <w:tab/>
      </w:r>
      <w:r w:rsidR="00FA2A7A">
        <w:t>Objectives</w:t>
      </w:r>
    </w:p>
    <w:p w:rsidR="00FA2A7A" w:rsidRDefault="00FA2A7A" w:rsidP="00FA2A7A">
      <w:pPr>
        <w:rPr>
          <w:rFonts w:eastAsia="SimSun"/>
          <w:lang w:eastAsia="en-GB"/>
        </w:rPr>
      </w:pPr>
      <w:r>
        <w:rPr>
          <w:rFonts w:eastAsia="SimSun"/>
          <w:lang w:eastAsia="en-GB"/>
        </w:rPr>
        <w:t xml:space="preserve">From a RAN2 perspective, the objectives of interests agreed in the </w:t>
      </w:r>
      <w:r w:rsidR="002A7579">
        <w:rPr>
          <w:rFonts w:eastAsia="SimSun"/>
          <w:lang w:eastAsia="en-GB"/>
        </w:rPr>
        <w:t xml:space="preserve">SA2 </w:t>
      </w:r>
      <w:r>
        <w:rPr>
          <w:rFonts w:eastAsia="SimSun"/>
          <w:lang w:eastAsia="en-GB"/>
        </w:rPr>
        <w:t xml:space="preserve">SID are </w:t>
      </w:r>
      <w:r>
        <w:t>[</w:t>
      </w:r>
      <w:hyperlink r:id="rId10" w:history="1">
        <w:r w:rsidRPr="00BF6519">
          <w:rPr>
            <w:rStyle w:val="Hyperlink"/>
          </w:rPr>
          <w:t>SP-160227</w:t>
        </w:r>
      </w:hyperlink>
      <w:r>
        <w:t>]</w:t>
      </w:r>
      <w:r>
        <w:rPr>
          <w:rFonts w:eastAsia="SimSun"/>
          <w:lang w:eastAsia="en-GB"/>
        </w:rPr>
        <w:t>:</w:t>
      </w:r>
    </w:p>
    <w:p w:rsidR="00FA2A7A" w:rsidRPr="00FA2A7A" w:rsidRDefault="00FA2A7A" w:rsidP="00FA2A7A">
      <w:pPr>
        <w:pStyle w:val="B1"/>
        <w:rPr>
          <w:rFonts w:eastAsia="SimSun"/>
          <w:i/>
          <w:lang w:eastAsia="zh-CN"/>
        </w:rPr>
      </w:pPr>
      <w:r>
        <w:rPr>
          <w:rFonts w:eastAsia="SimSun"/>
          <w:lang w:eastAsia="en-GB"/>
        </w:rPr>
        <w:t>-</w:t>
      </w:r>
      <w:r>
        <w:rPr>
          <w:rFonts w:eastAsia="SimSun"/>
          <w:lang w:eastAsia="en-GB"/>
        </w:rPr>
        <w:tab/>
      </w:r>
      <w:r w:rsidRPr="00FA2A7A">
        <w:rPr>
          <w:rFonts w:eastAsia="SimSun"/>
          <w:i/>
          <w:lang w:eastAsia="en-GB"/>
        </w:rPr>
        <w:t>The new architecture</w:t>
      </w:r>
      <w:r w:rsidRPr="00FA2A7A">
        <w:rPr>
          <w:rFonts w:eastAsia="SimSun" w:hint="eastAsia"/>
          <w:i/>
          <w:lang w:eastAsia="zh-CN"/>
        </w:rPr>
        <w:t xml:space="preserve"> </w:t>
      </w:r>
      <w:r w:rsidRPr="00FA2A7A">
        <w:rPr>
          <w:rFonts w:eastAsia="SimSun"/>
          <w:i/>
          <w:lang w:eastAsia="en-GB"/>
        </w:rPr>
        <w:t>shall support at least the new RAT(s), the evolved LTE, non 3GPP access types</w:t>
      </w:r>
      <w:r w:rsidRPr="00FA2A7A">
        <w:rPr>
          <w:rFonts w:eastAsia="SimSun" w:hint="eastAsia"/>
          <w:i/>
          <w:lang w:eastAsia="zh-CN"/>
        </w:rPr>
        <w:t xml:space="preserve"> and minimize access dependencies</w:t>
      </w:r>
      <w:r w:rsidRPr="00FA2A7A">
        <w:rPr>
          <w:rFonts w:eastAsia="SimSun"/>
          <w:i/>
          <w:lang w:eastAsia="zh-CN"/>
        </w:rPr>
        <w:t>.</w:t>
      </w:r>
    </w:p>
    <w:p w:rsidR="00FA2A7A" w:rsidRPr="00FA2A7A" w:rsidRDefault="00FA2A7A" w:rsidP="00FA2A7A">
      <w:pPr>
        <w:pStyle w:val="B1"/>
        <w:rPr>
          <w:rFonts w:eastAsia="SimSun"/>
          <w:i/>
          <w:lang w:eastAsia="zh-CN"/>
        </w:rPr>
      </w:pPr>
      <w:r w:rsidRPr="00FA2A7A">
        <w:rPr>
          <w:rFonts w:eastAsia="SimSun"/>
          <w:i/>
          <w:lang w:eastAsia="zh-CN"/>
        </w:rPr>
        <w:t>-</w:t>
      </w:r>
      <w:r w:rsidRPr="00FA2A7A">
        <w:rPr>
          <w:rFonts w:eastAsia="SimSun"/>
          <w:i/>
          <w:lang w:eastAsia="zh-CN"/>
        </w:rPr>
        <w:tab/>
      </w:r>
      <w:r w:rsidRPr="00FA2A7A">
        <w:rPr>
          <w:rFonts w:eastAsia="SimSun" w:hint="eastAsia"/>
          <w:i/>
          <w:lang w:eastAsia="zh-CN"/>
        </w:rPr>
        <w:t xml:space="preserve">Proposals for the new architecture can be based on </w:t>
      </w:r>
      <w:r w:rsidRPr="00FA2A7A">
        <w:rPr>
          <w:rFonts w:eastAsia="SimSun"/>
          <w:i/>
          <w:lang w:eastAsia="en-GB"/>
        </w:rPr>
        <w:t>an evolution of the current</w:t>
      </w:r>
      <w:r w:rsidRPr="00FA2A7A">
        <w:rPr>
          <w:rFonts w:eastAsia="SimSun" w:hint="eastAsia"/>
          <w:i/>
          <w:lang w:eastAsia="zh-CN"/>
        </w:rPr>
        <w:t xml:space="preserve"> architecture or </w:t>
      </w:r>
      <w:r w:rsidRPr="00FA2A7A">
        <w:rPr>
          <w:rFonts w:eastAsia="SimSun"/>
          <w:i/>
          <w:lang w:eastAsia="en-GB"/>
        </w:rPr>
        <w:t xml:space="preserve">based on a “clean </w:t>
      </w:r>
      <w:r>
        <w:rPr>
          <w:rFonts w:eastAsia="SimSun"/>
          <w:i/>
          <w:lang w:eastAsia="en-GB"/>
        </w:rPr>
        <w:t>slate” approach.</w:t>
      </w:r>
    </w:p>
    <w:p w:rsidR="00FA2A7A" w:rsidRPr="00FA2A7A" w:rsidRDefault="00FA2A7A" w:rsidP="00FA2A7A">
      <w:pPr>
        <w:pStyle w:val="B1"/>
        <w:rPr>
          <w:rFonts w:eastAsia="SimSun"/>
          <w:i/>
          <w:lang w:eastAsia="zh-CN"/>
        </w:rPr>
      </w:pPr>
      <w:r>
        <w:rPr>
          <w:rFonts w:eastAsia="SimSun"/>
          <w:lang w:eastAsia="zh-CN"/>
        </w:rPr>
        <w:t>-</w:t>
      </w:r>
      <w:r>
        <w:rPr>
          <w:rFonts w:eastAsia="SimSun"/>
          <w:lang w:eastAsia="zh-CN"/>
        </w:rPr>
        <w:tab/>
      </w:r>
      <w:r w:rsidRPr="00FA2A7A">
        <w:rPr>
          <w:rFonts w:eastAsia="SimSun"/>
          <w:i/>
          <w:lang w:eastAsia="zh-CN"/>
        </w:rPr>
        <w:t>The architecture should be developed with the following non-exhaustive list of operational efficiency and optimization characteristics</w:t>
      </w:r>
      <w:r w:rsidRPr="00FA2A7A">
        <w:rPr>
          <w:rFonts w:eastAsia="SimSun" w:hint="eastAsia"/>
          <w:i/>
          <w:lang w:eastAsia="zh-CN"/>
        </w:rPr>
        <w:t>:</w:t>
      </w:r>
    </w:p>
    <w:p w:rsidR="00FA2A7A" w:rsidRPr="00FA2A7A" w:rsidRDefault="00FA2A7A" w:rsidP="00FA2A7A">
      <w:pPr>
        <w:pStyle w:val="B2"/>
        <w:rPr>
          <w:rFonts w:eastAsia="SimSun"/>
          <w:i/>
          <w:lang w:eastAsia="en-GB"/>
        </w:rPr>
      </w:pPr>
      <w:r w:rsidRPr="00FA2A7A">
        <w:rPr>
          <w:rFonts w:eastAsia="SimSun"/>
          <w:i/>
          <w:lang w:eastAsia="en-GB"/>
        </w:rPr>
        <w:t>-</w:t>
      </w:r>
      <w:r w:rsidRPr="00FA2A7A">
        <w:rPr>
          <w:rFonts w:eastAsia="SimSun"/>
          <w:i/>
          <w:lang w:eastAsia="en-GB"/>
        </w:rPr>
        <w:tab/>
        <w:t>Ability to handle the rapid growth in mobile data traffic</w:t>
      </w:r>
      <w:r w:rsidRPr="00FA2A7A">
        <w:rPr>
          <w:rFonts w:eastAsia="SimSun" w:hint="eastAsia"/>
          <w:i/>
          <w:lang w:eastAsia="zh-CN"/>
        </w:rPr>
        <w:t>/device numbers</w:t>
      </w:r>
      <w:r w:rsidRPr="00FA2A7A">
        <w:rPr>
          <w:rFonts w:eastAsia="SimSun"/>
          <w:i/>
          <w:lang w:eastAsia="zh-CN"/>
        </w:rPr>
        <w:t xml:space="preserve"> resulting from existing and new communication services</w:t>
      </w:r>
      <w:r w:rsidRPr="00FA2A7A">
        <w:rPr>
          <w:rFonts w:eastAsia="SimSun" w:hint="eastAsia"/>
          <w:i/>
          <w:lang w:eastAsia="zh-CN"/>
        </w:rPr>
        <w:t xml:space="preserve"> in a scalable manner</w:t>
      </w:r>
      <w:r w:rsidRPr="00FA2A7A">
        <w:rPr>
          <w:rFonts w:eastAsia="SimSun"/>
          <w:i/>
          <w:lang w:eastAsia="en-GB"/>
        </w:rPr>
        <w:t>.</w:t>
      </w:r>
    </w:p>
    <w:p w:rsidR="00FA2A7A" w:rsidRPr="00FA2A7A" w:rsidRDefault="00FA2A7A" w:rsidP="00FA2A7A">
      <w:pPr>
        <w:pStyle w:val="B2"/>
        <w:rPr>
          <w:rFonts w:eastAsia="SimSun"/>
          <w:i/>
          <w:lang w:eastAsia="en-GB"/>
        </w:rPr>
      </w:pPr>
      <w:r w:rsidRPr="00FA2A7A">
        <w:rPr>
          <w:rFonts w:eastAsia="SimSun"/>
          <w:i/>
          <w:lang w:eastAsia="en-GB"/>
        </w:rPr>
        <w:t>-</w:t>
      </w:r>
      <w:r w:rsidRPr="00FA2A7A">
        <w:rPr>
          <w:rFonts w:eastAsia="SimSun"/>
          <w:i/>
          <w:lang w:eastAsia="en-GB"/>
        </w:rPr>
        <w:tab/>
        <w:t>Allow independent evolution of core and radio networks.</w:t>
      </w:r>
    </w:p>
    <w:p w:rsidR="00CD4C7B" w:rsidRPr="00806615" w:rsidRDefault="00FA2A7A" w:rsidP="00806615">
      <w:pPr>
        <w:pStyle w:val="B2"/>
        <w:rPr>
          <w:rFonts w:eastAsia="SimSun"/>
          <w:i/>
          <w:lang w:eastAsia="en-GB"/>
        </w:rPr>
      </w:pPr>
      <w:r w:rsidRPr="00FA2A7A">
        <w:rPr>
          <w:rFonts w:eastAsia="SimSun"/>
          <w:i/>
          <w:lang w:eastAsia="zh-CN"/>
        </w:rPr>
        <w:t>-</w:t>
      </w:r>
      <w:r w:rsidRPr="00FA2A7A">
        <w:rPr>
          <w:rFonts w:eastAsia="SimSun"/>
          <w:i/>
          <w:lang w:eastAsia="zh-CN"/>
        </w:rPr>
        <w:tab/>
      </w:r>
      <w:r w:rsidRPr="00FA2A7A">
        <w:rPr>
          <w:rFonts w:eastAsia="SimSun" w:hint="eastAsia"/>
          <w:i/>
          <w:lang w:eastAsia="zh-CN"/>
        </w:rPr>
        <w:t>Support</w:t>
      </w:r>
      <w:r w:rsidRPr="00FA2A7A">
        <w:rPr>
          <w:rFonts w:eastAsia="SimSun"/>
          <w:i/>
        </w:rPr>
        <w:t xml:space="preserve"> techniques (e.g. Network Function Virtualization and Software Defined Networking) to reduce total cost of ownership, imp</w:t>
      </w:r>
      <w:r w:rsidRPr="00FA2A7A">
        <w:rPr>
          <w:rFonts w:eastAsia="SimSun"/>
          <w:i/>
          <w:lang w:eastAsia="en-GB"/>
        </w:rPr>
        <w:t xml:space="preserve">rove operational efficiency, energy efficiency, and simplicity in and flexibility for offering new services. </w:t>
      </w:r>
    </w:p>
    <w:p w:rsidR="00CD4C7B" w:rsidRPr="006E13D1" w:rsidRDefault="00CD4C7B" w:rsidP="00CD4C7B">
      <w:pPr>
        <w:pStyle w:val="Heading1"/>
      </w:pPr>
      <w:r w:rsidRPr="006E13D1">
        <w:t>3</w:t>
      </w:r>
      <w:r w:rsidRPr="006E13D1">
        <w:tab/>
      </w:r>
      <w:r w:rsidR="001B2BBF">
        <w:t>Terminology</w:t>
      </w:r>
    </w:p>
    <w:p w:rsidR="00CD4C7B" w:rsidRDefault="001B2BBF" w:rsidP="001B2BBF">
      <w:r>
        <w:t>The following terminology agreed in SA2</w:t>
      </w:r>
      <w:r w:rsidR="00980767">
        <w:t xml:space="preserve"> is of interest to RAN2</w:t>
      </w:r>
      <w:r>
        <w:t>:</w:t>
      </w:r>
    </w:p>
    <w:p w:rsidR="00627280" w:rsidRPr="00235394" w:rsidRDefault="00627280" w:rsidP="00980767">
      <w:r w:rsidRPr="00627280">
        <w:rPr>
          <w:b/>
        </w:rPr>
        <w:t>Evolved LTE</w:t>
      </w:r>
      <w:r w:rsidRPr="00627280">
        <w:t>:</w:t>
      </w:r>
      <w:r w:rsidRPr="009A66A1">
        <w:rPr>
          <w:b/>
        </w:rPr>
        <w:t xml:space="preserve"> </w:t>
      </w:r>
      <w:r w:rsidRPr="009A66A1">
        <w:t>Evolved LTE is E-UTRAN upgraded to interface with the Next Generation Core</w:t>
      </w:r>
      <w:r>
        <w:t>.</w:t>
      </w:r>
    </w:p>
    <w:p w:rsidR="00627280" w:rsidRDefault="001B2BBF" w:rsidP="00980767">
      <w:r w:rsidRPr="00627280">
        <w:rPr>
          <w:b/>
        </w:rPr>
        <w:t>NG RAN</w:t>
      </w:r>
      <w:r w:rsidRPr="00627280">
        <w:t>:</w:t>
      </w:r>
      <w:r w:rsidRPr="0091006A">
        <w:t xml:space="preserve"> refers to a radio access network that supports Evolved LTE and/or New RAT and interface</w:t>
      </w:r>
      <w:r w:rsidR="00627280">
        <w:t>s with the Next Generation Core.</w:t>
      </w:r>
    </w:p>
    <w:p w:rsidR="00627280" w:rsidRDefault="001B2BBF" w:rsidP="00980767">
      <w:r w:rsidRPr="0091006A">
        <w:rPr>
          <w:b/>
        </w:rPr>
        <w:t>NG System</w:t>
      </w:r>
      <w:r w:rsidR="00627280" w:rsidRPr="00627280">
        <w:t>:</w:t>
      </w:r>
      <w:r w:rsidR="00627280">
        <w:rPr>
          <w:b/>
        </w:rPr>
        <w:t xml:space="preserve"> </w:t>
      </w:r>
      <w:r w:rsidRPr="0091006A">
        <w:t xml:space="preserve">refers to </w:t>
      </w:r>
      <w:r w:rsidRPr="00FC2D53">
        <w:rPr>
          <w:noProof/>
        </w:rPr>
        <w:t>NextGen</w:t>
      </w:r>
      <w:r w:rsidRPr="0091006A">
        <w:t xml:space="preserve"> System including NG RAN and </w:t>
      </w:r>
      <w:r w:rsidRPr="00FC2D53">
        <w:rPr>
          <w:noProof/>
        </w:rPr>
        <w:t>NextGen</w:t>
      </w:r>
      <w:r w:rsidRPr="0091006A">
        <w:t xml:space="preserve"> Core.</w:t>
      </w:r>
    </w:p>
    <w:p w:rsidR="00627280" w:rsidRDefault="001B2BBF" w:rsidP="00980767">
      <w:pPr>
        <w:rPr>
          <w:lang w:eastAsia="zh-CN"/>
        </w:rPr>
      </w:pPr>
      <w:r w:rsidRPr="0091006A">
        <w:rPr>
          <w:b/>
        </w:rPr>
        <w:t>NG UE</w:t>
      </w:r>
      <w:r w:rsidRPr="00627280">
        <w:t>:</w:t>
      </w:r>
      <w:r w:rsidRPr="0091006A">
        <w:rPr>
          <w:b/>
        </w:rPr>
        <w:t xml:space="preserve"> </w:t>
      </w:r>
      <w:r w:rsidR="00627280">
        <w:t>refers to a</w:t>
      </w:r>
      <w:r w:rsidRPr="0091006A">
        <w:t xml:space="preserve"> UE connecting to the NG System</w:t>
      </w:r>
      <w:r>
        <w:rPr>
          <w:rFonts w:hint="eastAsia"/>
          <w:lang w:eastAsia="zh-CN"/>
        </w:rPr>
        <w:t>.</w:t>
      </w:r>
    </w:p>
    <w:p w:rsidR="001B2BBF" w:rsidRDefault="001B2BBF" w:rsidP="00980767">
      <w:r w:rsidRPr="008703EC">
        <w:rPr>
          <w:b/>
        </w:rPr>
        <w:t>PDU Connectivity Service</w:t>
      </w:r>
      <w:r w:rsidRPr="00627280">
        <w:t>:</w:t>
      </w:r>
      <w:r>
        <w:t xml:space="preserve"> service that provides exchange</w:t>
      </w:r>
      <w:r w:rsidRPr="008703EC">
        <w:t xml:space="preserve"> of PDUs between a UE and a Data Network (DN).</w:t>
      </w:r>
    </w:p>
    <w:p w:rsidR="00980767" w:rsidRPr="003F7148" w:rsidRDefault="00980767" w:rsidP="00980767">
      <w:pPr>
        <w:keepLines/>
        <w:rPr>
          <w:rFonts w:ascii="Arial" w:eastAsia="MS Mincho" w:hAnsi="Arial"/>
          <w:spacing w:val="-4"/>
          <w:sz w:val="19"/>
          <w:szCs w:val="19"/>
          <w:lang w:eastAsia="de-DE"/>
        </w:rPr>
      </w:pPr>
      <w:r w:rsidRPr="003F7148">
        <w:rPr>
          <w:b/>
        </w:rPr>
        <w:lastRenderedPageBreak/>
        <w:t xml:space="preserve">Session </w:t>
      </w:r>
      <w:r>
        <w:rPr>
          <w:b/>
        </w:rPr>
        <w:t>C</w:t>
      </w:r>
      <w:r w:rsidRPr="003F7148">
        <w:rPr>
          <w:b/>
        </w:rPr>
        <w:t>ontinuity:</w:t>
      </w:r>
      <w:r w:rsidRPr="003F7148">
        <w:t xml:space="preserve"> The continuity of a PDU session. For PDU session of IP type </w:t>
      </w:r>
      <w:r>
        <w:t>"</w:t>
      </w:r>
      <w:r w:rsidRPr="003F7148">
        <w:t>session continuity</w:t>
      </w:r>
      <w:r>
        <w:t>"</w:t>
      </w:r>
      <w:r w:rsidRPr="003F7148">
        <w:t xml:space="preserve"> implies that the IP address is preserved for the lifetime of the PDU session.</w:t>
      </w:r>
    </w:p>
    <w:p w:rsidR="00980767" w:rsidRPr="006E13D1" w:rsidRDefault="00980767" w:rsidP="00980767">
      <w:pPr>
        <w:keepLines/>
      </w:pPr>
      <w:r w:rsidRPr="003F7148">
        <w:rPr>
          <w:b/>
        </w:rPr>
        <w:t xml:space="preserve">Service </w:t>
      </w:r>
      <w:r>
        <w:rPr>
          <w:b/>
        </w:rPr>
        <w:t>C</w:t>
      </w:r>
      <w:r w:rsidRPr="003F7148">
        <w:rPr>
          <w:b/>
        </w:rPr>
        <w:t>ontinuity:</w:t>
      </w:r>
      <w:r w:rsidRPr="003F7148">
        <w:t xml:space="preserve"> The uninterrupted user experience of a service, including the cases where the IP address</w:t>
      </w:r>
      <w:r>
        <w:t xml:space="preserve"> and/or anchoring point changes.</w:t>
      </w:r>
    </w:p>
    <w:p w:rsidR="00CD4C7B" w:rsidRDefault="00CD4C7B" w:rsidP="00CD4C7B">
      <w:pPr>
        <w:pStyle w:val="Heading1"/>
      </w:pPr>
      <w:r w:rsidRPr="006E13D1">
        <w:t>4</w:t>
      </w:r>
      <w:r w:rsidRPr="006E13D1">
        <w:tab/>
      </w:r>
      <w:r w:rsidR="00980767">
        <w:t>Requirements</w:t>
      </w:r>
    </w:p>
    <w:p w:rsidR="00980767" w:rsidRDefault="00980767" w:rsidP="00980767">
      <w:r>
        <w:t>The following requirements agreed in SA2 for the NG system are of interest to RAN2:</w:t>
      </w:r>
    </w:p>
    <w:p w:rsidR="00980767" w:rsidRDefault="00980767" w:rsidP="00980767">
      <w:pPr>
        <w:pStyle w:val="B1"/>
      </w:pPr>
      <w:r>
        <w:t>-</w:t>
      </w:r>
      <w:r>
        <w:tab/>
      </w:r>
      <w:r w:rsidR="00667DF4">
        <w:t>S</w:t>
      </w:r>
      <w:r>
        <w:t xml:space="preserve">upport the </w:t>
      </w:r>
      <w:r w:rsidR="00667DF4">
        <w:t>NR</w:t>
      </w:r>
      <w:r>
        <w:t>, the evolved LTE, and non-3GPP access types</w:t>
      </w:r>
      <w:r w:rsidR="00667DF4">
        <w:t xml:space="preserve"> (WLAN and Fixed access)</w:t>
      </w:r>
      <w:r>
        <w:t>.</w:t>
      </w:r>
    </w:p>
    <w:p w:rsidR="00980767" w:rsidRDefault="00980767" w:rsidP="00980767">
      <w:pPr>
        <w:pStyle w:val="B1"/>
      </w:pPr>
      <w:r>
        <w:t>-</w:t>
      </w:r>
      <w:r>
        <w:tab/>
        <w:t>GERAN and UTRAN are not supported.</w:t>
      </w:r>
    </w:p>
    <w:p w:rsidR="00980767" w:rsidRDefault="00667DF4" w:rsidP="00980767">
      <w:pPr>
        <w:pStyle w:val="B1"/>
      </w:pPr>
      <w:r>
        <w:t>-</w:t>
      </w:r>
      <w:r>
        <w:tab/>
        <w:t>S</w:t>
      </w:r>
      <w:r w:rsidR="00980767">
        <w:t>upport multiple simultaneous connections of an UE via multiple access technologies.</w:t>
      </w:r>
    </w:p>
    <w:p w:rsidR="00980767" w:rsidRDefault="00667DF4" w:rsidP="00980767">
      <w:pPr>
        <w:pStyle w:val="B1"/>
      </w:pPr>
      <w:r>
        <w:t>-</w:t>
      </w:r>
      <w:r w:rsidR="00980767">
        <w:tab/>
        <w:t>Allow independent evolutions of core network and RAN, and minimize access dependencies.</w:t>
      </w:r>
    </w:p>
    <w:p w:rsidR="00980767" w:rsidRDefault="00667DF4" w:rsidP="00980767">
      <w:pPr>
        <w:pStyle w:val="B1"/>
      </w:pPr>
      <w:r>
        <w:t>-</w:t>
      </w:r>
      <w:r w:rsidR="00980767">
        <w:tab/>
        <w:t>Support a separation of Control plane and User plane functions.</w:t>
      </w:r>
    </w:p>
    <w:p w:rsidR="00980767" w:rsidRDefault="00667DF4" w:rsidP="00980767">
      <w:pPr>
        <w:pStyle w:val="B1"/>
      </w:pPr>
      <w:r>
        <w:t>-</w:t>
      </w:r>
      <w:r>
        <w:tab/>
      </w:r>
      <w:r w:rsidR="00980767">
        <w:t xml:space="preserve">Efficiently support </w:t>
      </w:r>
      <w:r>
        <w:t>different levels of UE mobility (including stationary)</w:t>
      </w:r>
    </w:p>
    <w:p w:rsidR="00667DF4" w:rsidRDefault="00667DF4" w:rsidP="00980767">
      <w:pPr>
        <w:pStyle w:val="B1"/>
      </w:pPr>
      <w:r>
        <w:t xml:space="preserve">- </w:t>
      </w:r>
      <w:r>
        <w:tab/>
      </w:r>
      <w:r w:rsidR="00980767">
        <w:t>Support different means for reducing UE power consumption while UE is in periods with data traffic as well as in periods without data traffic.</w:t>
      </w:r>
    </w:p>
    <w:p w:rsidR="00980767" w:rsidRDefault="00667DF4" w:rsidP="00980767">
      <w:pPr>
        <w:pStyle w:val="B1"/>
      </w:pPr>
      <w:r>
        <w:t>-</w:t>
      </w:r>
      <w:r>
        <w:tab/>
      </w:r>
      <w:r w:rsidR="00980767">
        <w:t>Support services that have different latency requirements between the UE and the PDN.</w:t>
      </w:r>
    </w:p>
    <w:p w:rsidR="00980767" w:rsidRDefault="00667DF4" w:rsidP="00980767">
      <w:pPr>
        <w:pStyle w:val="B1"/>
      </w:pPr>
      <w:r>
        <w:t>-</w:t>
      </w:r>
      <w:r w:rsidR="00980767">
        <w:tab/>
        <w:t>Minimize the signalling (and delay) required to start the traffic exchange between the UE and the PDN, i.e. signalling overhead and latency at transition from a period where UE has no data traffic to a period with data traffic.</w:t>
      </w:r>
    </w:p>
    <w:p w:rsidR="00980767" w:rsidRDefault="00667DF4" w:rsidP="00980767">
      <w:pPr>
        <w:pStyle w:val="B1"/>
      </w:pPr>
      <w:r>
        <w:t>-</w:t>
      </w:r>
      <w:r>
        <w:tab/>
      </w:r>
      <w:r w:rsidR="00980767">
        <w:t>Support optimized mechanisms to control (includes avoiding) signalling congestion.</w:t>
      </w:r>
    </w:p>
    <w:p w:rsidR="00980767" w:rsidRDefault="00667DF4" w:rsidP="00980767">
      <w:pPr>
        <w:pStyle w:val="B1"/>
      </w:pPr>
      <w:r>
        <w:t>-</w:t>
      </w:r>
      <w:r w:rsidR="00980767">
        <w:tab/>
        <w:t>Efficient network support for a large number of UEs in periods without data traffic.</w:t>
      </w:r>
    </w:p>
    <w:p w:rsidR="00980767" w:rsidRDefault="00667DF4" w:rsidP="00980767">
      <w:pPr>
        <w:pStyle w:val="B1"/>
      </w:pPr>
      <w:r>
        <w:t>-</w:t>
      </w:r>
      <w:r w:rsidR="00980767">
        <w:tab/>
        <w:t>Support network sharing.</w:t>
      </w:r>
    </w:p>
    <w:p w:rsidR="00980767" w:rsidRDefault="00667DF4" w:rsidP="00980767">
      <w:pPr>
        <w:pStyle w:val="B1"/>
      </w:pPr>
      <w:r>
        <w:t>-</w:t>
      </w:r>
      <w:r w:rsidR="00980767">
        <w:tab/>
        <w:t>Support roaming:</w:t>
      </w:r>
    </w:p>
    <w:p w:rsidR="00980767" w:rsidRDefault="00667DF4" w:rsidP="00980767">
      <w:pPr>
        <w:pStyle w:val="B1"/>
      </w:pPr>
      <w:r>
        <w:t>-</w:t>
      </w:r>
      <w:r>
        <w:tab/>
      </w:r>
      <w:r w:rsidR="00980767">
        <w:t>Support broadcast services.</w:t>
      </w:r>
    </w:p>
    <w:p w:rsidR="00980767" w:rsidRDefault="00667DF4" w:rsidP="00980767">
      <w:pPr>
        <w:pStyle w:val="B1"/>
      </w:pPr>
      <w:r>
        <w:t>-</w:t>
      </w:r>
      <w:r w:rsidR="00980767">
        <w:tab/>
        <w:t>Support network slicing.</w:t>
      </w:r>
    </w:p>
    <w:p w:rsidR="00980767" w:rsidRDefault="00667DF4" w:rsidP="00980767">
      <w:pPr>
        <w:pStyle w:val="B1"/>
      </w:pPr>
      <w:r>
        <w:t>-</w:t>
      </w:r>
      <w:r>
        <w:tab/>
      </w:r>
      <w:r w:rsidR="00980767">
        <w:t>Minimize energy consumption in the overall network operation.</w:t>
      </w:r>
    </w:p>
    <w:p w:rsidR="00980767" w:rsidRDefault="00667DF4" w:rsidP="00980767">
      <w:pPr>
        <w:pStyle w:val="B1"/>
      </w:pPr>
      <w:r>
        <w:t>-</w:t>
      </w:r>
      <w:r>
        <w:tab/>
      </w:r>
      <w:r w:rsidR="00980767">
        <w:t>Support critical communications, including mission-critical communications.</w:t>
      </w:r>
    </w:p>
    <w:p w:rsidR="00980767" w:rsidRDefault="00A22294" w:rsidP="00980767">
      <w:pPr>
        <w:pStyle w:val="B1"/>
      </w:pPr>
      <w:r>
        <w:t>-</w:t>
      </w:r>
      <w:r w:rsidR="00980767">
        <w:tab/>
        <w:t>Support efficient transmission of user data with characteristics required by Stage 1 requirements (e.g. low throughput short data bursts) including support of SMS.</w:t>
      </w:r>
    </w:p>
    <w:p w:rsidR="00A22294" w:rsidRDefault="00A22294" w:rsidP="00A22294">
      <w:pPr>
        <w:pStyle w:val="Heading1"/>
      </w:pPr>
      <w:r>
        <w:t>5</w:t>
      </w:r>
      <w:r>
        <w:tab/>
        <w:t>Reference Architecture</w:t>
      </w:r>
    </w:p>
    <w:p w:rsidR="00AE2AD4" w:rsidRDefault="00A22294" w:rsidP="00A22294">
      <w:r>
        <w:t>The reference model agreed by SA2 is depicted below:</w:t>
      </w:r>
    </w:p>
    <w:p w:rsidR="00A22294" w:rsidRDefault="00AE2AD4" w:rsidP="00AE2AD4">
      <w:pPr>
        <w:pStyle w:val="TF"/>
      </w:pPr>
      <w:r>
        <w:object w:dxaOrig="6263"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30.55pt" o:ole="">
            <v:imagedata r:id="rId11" o:title=""/>
          </v:shape>
          <o:OLEObject Type="Embed" ProgID="Visio.Drawing.11" ShapeID="_x0000_i1025" DrawAspect="Content" ObjectID="_1524641425" r:id="rId12"/>
        </w:object>
      </w:r>
    </w:p>
    <w:p w:rsidR="00A22294" w:rsidRDefault="00A22294" w:rsidP="00AE2AD4">
      <w:pPr>
        <w:pStyle w:val="TF"/>
      </w:pPr>
      <w:r>
        <w:t xml:space="preserve">Figure 5-1: </w:t>
      </w:r>
      <w:r w:rsidR="00AE2AD4">
        <w:t>High Level Architecture View</w:t>
      </w:r>
    </w:p>
    <w:p w:rsidR="00A22294" w:rsidRDefault="00A22294" w:rsidP="00A22294">
      <w:r>
        <w:t>The reference points are:</w:t>
      </w:r>
    </w:p>
    <w:p w:rsidR="00A22294" w:rsidRDefault="00A22294" w:rsidP="00A22294">
      <w:pPr>
        <w:pStyle w:val="B1"/>
      </w:pPr>
      <w:r w:rsidRPr="00FC2D53">
        <w:rPr>
          <w:b/>
        </w:rPr>
        <w:t>NG1-C:</w:t>
      </w:r>
      <w:r>
        <w:tab/>
        <w:t>Reference point for the control plane between NG RAN and NG Core.</w:t>
      </w:r>
    </w:p>
    <w:p w:rsidR="00A22294" w:rsidRDefault="00A22294" w:rsidP="00A22294">
      <w:pPr>
        <w:pStyle w:val="B1"/>
      </w:pPr>
      <w:r w:rsidRPr="00FC2D53">
        <w:rPr>
          <w:b/>
        </w:rPr>
        <w:t>NG1-U:</w:t>
      </w:r>
      <w:r>
        <w:tab/>
        <w:t>Reference point for the user plane between NG RAN and NG Core.</w:t>
      </w:r>
    </w:p>
    <w:p w:rsidR="00A22294" w:rsidRDefault="00A22294" w:rsidP="00A22294">
      <w:pPr>
        <w:pStyle w:val="B1"/>
      </w:pPr>
      <w:r w:rsidRPr="00FC2D53">
        <w:rPr>
          <w:b/>
        </w:rPr>
        <w:lastRenderedPageBreak/>
        <w:t>NG-NAS:</w:t>
      </w:r>
      <w:r>
        <w:tab/>
        <w:t>Reference point for the control plane between NG UE and NG Core.</w:t>
      </w:r>
    </w:p>
    <w:p w:rsidR="00A22294" w:rsidRDefault="00A22294" w:rsidP="00A22294">
      <w:pPr>
        <w:pStyle w:val="B1"/>
      </w:pPr>
      <w:r w:rsidRPr="00FC2D53">
        <w:rPr>
          <w:b/>
        </w:rPr>
        <w:t>NG-Gi:</w:t>
      </w:r>
      <w:r>
        <w:tab/>
        <w:t>It is the reference point between the NG Core and the data network. Data network may be an operator external public or private data network or an intra-operator data network, e.g. for provision of IMS services. This reference point corresponds to SGi for 3GPP accesses.</w:t>
      </w:r>
    </w:p>
    <w:p w:rsidR="000672F4" w:rsidRDefault="000672F4" w:rsidP="000672F4">
      <w:pPr>
        <w:pStyle w:val="Heading1"/>
      </w:pPr>
      <w:r>
        <w:t>6</w:t>
      </w:r>
      <w:r>
        <w:tab/>
        <w:t>Key issues</w:t>
      </w:r>
    </w:p>
    <w:p w:rsidR="000672F4" w:rsidRDefault="000672F4" w:rsidP="000672F4">
      <w:r>
        <w:t>SA2 has identified so far 19 key issues</w:t>
      </w:r>
      <w:r w:rsidR="00F215B5">
        <w:t>! A short summary for the key issues heavily impacting RAN2 is provided below, while key issues foreseen having a limited impact are only listed for reference</w:t>
      </w:r>
      <w:r>
        <w:t>:</w:t>
      </w:r>
    </w:p>
    <w:p w:rsidR="000672F4" w:rsidRDefault="001808D9" w:rsidP="001808D9">
      <w:pPr>
        <w:pStyle w:val="B1"/>
      </w:pPr>
      <w:r>
        <w:t>-</w:t>
      </w:r>
      <w:r>
        <w:tab/>
      </w:r>
      <w:r w:rsidR="000672F4">
        <w:t xml:space="preserve">Key issue </w:t>
      </w:r>
      <w:r>
        <w:t xml:space="preserve">1: </w:t>
      </w:r>
      <w:r w:rsidRPr="00F215B5">
        <w:rPr>
          <w:b/>
        </w:rPr>
        <w:t>Support of network slicing</w:t>
      </w:r>
    </w:p>
    <w:p w:rsidR="001808D9" w:rsidRDefault="00124633" w:rsidP="001808D9">
      <w:pPr>
        <w:pStyle w:val="B2"/>
        <w:rPr>
          <w:i/>
        </w:rPr>
      </w:pPr>
      <w:r>
        <w:t>-</w:t>
      </w:r>
      <w:r w:rsidR="001808D9">
        <w:tab/>
      </w:r>
      <w:r w:rsidR="001808D9" w:rsidRPr="001808D9">
        <w:rPr>
          <w:i/>
        </w:rPr>
        <w:t>Network slicing enables the operator to create networks customised to provide optimized solutions for different market scenarios which demands diverse requirements, e.g. in the areas of functionality, performance and isolation</w:t>
      </w:r>
    </w:p>
    <w:p w:rsidR="00F215B5" w:rsidRDefault="00124633" w:rsidP="001808D9">
      <w:pPr>
        <w:pStyle w:val="B2"/>
        <w:rPr>
          <w:i/>
        </w:rPr>
      </w:pPr>
      <w:r>
        <w:rPr>
          <w:i/>
        </w:rPr>
        <w:t>-</w:t>
      </w:r>
      <w:r w:rsidR="00F215B5">
        <w:rPr>
          <w:i/>
        </w:rPr>
        <w:tab/>
      </w:r>
      <w:r w:rsidR="00F215B5" w:rsidRPr="00F215B5">
        <w:rPr>
          <w:i/>
        </w:rPr>
        <w:t>How to enable a UE to simultaneously obtain services from one or more specific network slice instances of one operator</w:t>
      </w:r>
    </w:p>
    <w:p w:rsidR="00F215B5" w:rsidRPr="001808D9" w:rsidRDefault="00124633" w:rsidP="001808D9">
      <w:pPr>
        <w:pStyle w:val="B2"/>
        <w:rPr>
          <w:i/>
        </w:rPr>
      </w:pPr>
      <w:r>
        <w:rPr>
          <w:i/>
        </w:rPr>
        <w:t>-</w:t>
      </w:r>
      <w:r w:rsidR="00F215B5">
        <w:rPr>
          <w:i/>
        </w:rPr>
        <w:tab/>
      </w:r>
      <w:r w:rsidR="00F215B5" w:rsidRPr="00F215B5">
        <w:rPr>
          <w:i/>
        </w:rPr>
        <w:t>The procedure(s) for selection of a particular Network Slice for a UE</w:t>
      </w:r>
    </w:p>
    <w:p w:rsidR="000672F4" w:rsidRDefault="001808D9" w:rsidP="001808D9">
      <w:pPr>
        <w:pStyle w:val="B1"/>
      </w:pPr>
      <w:r>
        <w:t xml:space="preserve">Key issue 2: </w:t>
      </w:r>
      <w:r w:rsidRPr="00F215B5">
        <w:rPr>
          <w:b/>
        </w:rPr>
        <w:t>QoS framework</w:t>
      </w:r>
    </w:p>
    <w:p w:rsidR="00F215B5" w:rsidRPr="00F215B5" w:rsidRDefault="00124633" w:rsidP="00F215B5">
      <w:pPr>
        <w:pStyle w:val="B2"/>
        <w:rPr>
          <w:i/>
        </w:rPr>
      </w:pPr>
      <w:r>
        <w:t>-</w:t>
      </w:r>
      <w:r w:rsidR="00F215B5">
        <w:tab/>
      </w:r>
      <w:r w:rsidR="00F215B5" w:rsidRPr="00F215B5">
        <w:rPr>
          <w:i/>
        </w:rPr>
        <w:t>This key issue should study the QoS framework for the system architecture i.e. the required functions (in both CP and UP) and a functional split between UE, Access Networks and CN, and any necessary QoS related signalling between those functions. The QoS framework should enable the operator to provide QoS for the wide range of use cases is expected to be fulfilled by the NextGen architecture.</w:t>
      </w:r>
    </w:p>
    <w:p w:rsidR="00F215B5" w:rsidRPr="00124633" w:rsidRDefault="00124633" w:rsidP="00F215B5">
      <w:pPr>
        <w:pStyle w:val="B2"/>
        <w:rPr>
          <w:i/>
        </w:rPr>
      </w:pPr>
      <w:r w:rsidRPr="00124633">
        <w:rPr>
          <w:i/>
        </w:rPr>
        <w:t>-</w:t>
      </w:r>
      <w:r w:rsidRPr="00124633">
        <w:rPr>
          <w:i/>
        </w:rPr>
        <w:tab/>
        <w:t>Solution for QoS framework should identify proper QoS granularities (e.g. per-UE, per-flow) and QoS parameters (e.g. maximum bit rate, guaranteed bit rate, priority level).</w:t>
      </w:r>
    </w:p>
    <w:p w:rsidR="00124633" w:rsidRPr="00124633" w:rsidRDefault="00124633" w:rsidP="00F215B5">
      <w:pPr>
        <w:pStyle w:val="B2"/>
        <w:rPr>
          <w:i/>
        </w:rPr>
      </w:pPr>
      <w:r>
        <w:t>-</w:t>
      </w:r>
      <w:r>
        <w:tab/>
      </w:r>
      <w:r w:rsidRPr="00124633">
        <w:rPr>
          <w:i/>
        </w:rPr>
        <w:t>QoS related information exchange: how is QoS information conveyed to entities where it is enforced (e.g. to UE, to RAN, or to user plane gateways).</w:t>
      </w:r>
    </w:p>
    <w:p w:rsidR="000672F4" w:rsidRDefault="000672F4" w:rsidP="00124633">
      <w:pPr>
        <w:pStyle w:val="B1"/>
      </w:pPr>
      <w:r>
        <w:t>Ke</w:t>
      </w:r>
      <w:r w:rsidR="001808D9">
        <w:t xml:space="preserve">y Issue 3: </w:t>
      </w:r>
      <w:r w:rsidR="001808D9" w:rsidRPr="00124633">
        <w:rPr>
          <w:b/>
        </w:rPr>
        <w:t>Mobility framework</w:t>
      </w:r>
    </w:p>
    <w:p w:rsidR="00124633" w:rsidRDefault="00124633" w:rsidP="00124633">
      <w:pPr>
        <w:pStyle w:val="B2"/>
      </w:pPr>
      <w:r>
        <w:t>-</w:t>
      </w:r>
      <w:r>
        <w:tab/>
      </w:r>
      <w:r w:rsidRPr="00124633">
        <w:rPr>
          <w:i/>
        </w:rPr>
        <w:t>This key issue will look into proposing solutions for a mobility management framework that enables the operator to provide mobility support which, if needed, includes session continuity for all types of devices that connect to NextGen core via 3GPP accesses and/or non-3GPP accesses. It is expected that NextGen system will require different levels of mobility support (e.g. based on velocity or service continuity requirements).</w:t>
      </w:r>
    </w:p>
    <w:p w:rsidR="000672F4" w:rsidRDefault="000672F4" w:rsidP="001808D9">
      <w:pPr>
        <w:pStyle w:val="B1"/>
      </w:pPr>
      <w:r>
        <w:t>Ke</w:t>
      </w:r>
      <w:r w:rsidR="001808D9">
        <w:t xml:space="preserve">y issue 4: </w:t>
      </w:r>
      <w:r w:rsidR="001808D9" w:rsidRPr="0063027F">
        <w:rPr>
          <w:b/>
        </w:rPr>
        <w:t>Session management</w:t>
      </w:r>
    </w:p>
    <w:p w:rsidR="0063027F" w:rsidRDefault="0063027F" w:rsidP="0063027F">
      <w:pPr>
        <w:pStyle w:val="B2"/>
        <w:rPr>
          <w:i/>
        </w:rPr>
      </w:pPr>
      <w:r>
        <w:t>-</w:t>
      </w:r>
      <w:r>
        <w:tab/>
      </w:r>
      <w:r w:rsidRPr="0063027F">
        <w:rPr>
          <w:i/>
        </w:rPr>
        <w:t>The session management is responsible for the setup of the IP or non-IP traffic connectivity for the UE as well as managing the user plane for that connectivity. Scenarios and mechanism on connectionless traffic transmission, which may not require the session to be established, will also be investigated.</w:t>
      </w:r>
    </w:p>
    <w:p w:rsidR="0063027F" w:rsidRDefault="0063027F" w:rsidP="0063027F">
      <w:pPr>
        <w:pStyle w:val="B2"/>
        <w:rPr>
          <w:i/>
        </w:rPr>
      </w:pPr>
      <w:r>
        <w:rPr>
          <w:i/>
        </w:rPr>
        <w:t>-</w:t>
      </w:r>
      <w:r>
        <w:rPr>
          <w:i/>
        </w:rPr>
        <w:tab/>
      </w:r>
      <w:r w:rsidRPr="0063027F">
        <w:rPr>
          <w:i/>
        </w:rPr>
        <w:t>How to efficiently transmit and receive infrequent small amounts of data through the Next Generation System, including studying whether sessions need to be established to enable such services</w:t>
      </w:r>
      <w:r>
        <w:rPr>
          <w:i/>
        </w:rPr>
        <w:t>.</w:t>
      </w:r>
    </w:p>
    <w:p w:rsidR="0063027F" w:rsidRDefault="0063027F" w:rsidP="0063027F">
      <w:pPr>
        <w:pStyle w:val="B2"/>
      </w:pPr>
      <w:r>
        <w:rPr>
          <w:i/>
        </w:rPr>
        <w:t>-</w:t>
      </w:r>
      <w:r>
        <w:rPr>
          <w:i/>
        </w:rPr>
        <w:tab/>
      </w:r>
      <w:r w:rsidRPr="0063027F">
        <w:rPr>
          <w:i/>
        </w:rPr>
        <w:t>How session management work for UEs connected via multiple accesses and via multiple connectivity, including providing multiple simultaneous traffic connectivity for the UE.</w:t>
      </w:r>
    </w:p>
    <w:p w:rsidR="000672F4" w:rsidRDefault="000672F4" w:rsidP="001808D9">
      <w:pPr>
        <w:pStyle w:val="B1"/>
      </w:pPr>
      <w:r>
        <w:t xml:space="preserve">Key issue 5: </w:t>
      </w:r>
      <w:r w:rsidRPr="0063027F">
        <w:rPr>
          <w:b/>
        </w:rPr>
        <w:t xml:space="preserve">Enabling (re)selection </w:t>
      </w:r>
      <w:r w:rsidR="001808D9" w:rsidRPr="0063027F">
        <w:rPr>
          <w:b/>
        </w:rPr>
        <w:t>of efficient user plane paths</w:t>
      </w:r>
    </w:p>
    <w:p w:rsidR="0063027F" w:rsidRDefault="0063027F" w:rsidP="0063027F">
      <w:pPr>
        <w:pStyle w:val="B2"/>
        <w:rPr>
          <w:i/>
        </w:rPr>
      </w:pPr>
      <w:r>
        <w:t>-</w:t>
      </w:r>
      <w:r>
        <w:tab/>
      </w:r>
      <w:r w:rsidRPr="0063027F">
        <w:rPr>
          <w:i/>
        </w:rPr>
        <w: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t>
      </w:r>
      <w:r>
        <w:rPr>
          <w:i/>
        </w:rPr>
        <w:t>.</w:t>
      </w:r>
    </w:p>
    <w:p w:rsidR="0063027F" w:rsidRDefault="0063027F" w:rsidP="0063027F">
      <w:pPr>
        <w:pStyle w:val="B2"/>
      </w:pPr>
      <w:r>
        <w:rPr>
          <w:i/>
        </w:rPr>
        <w:t>-</w:t>
      </w:r>
      <w:r>
        <w:rPr>
          <w:i/>
        </w:rPr>
        <w:tab/>
      </w:r>
      <w:r w:rsidR="00063A13" w:rsidRPr="00063A13">
        <w:rPr>
          <w:i/>
        </w:rPr>
        <w:t>Interactions with session management, session continuity and/or mobility management framework</w:t>
      </w:r>
      <w:r w:rsidR="00063A13">
        <w:rPr>
          <w:i/>
        </w:rPr>
        <w:t>.</w:t>
      </w:r>
    </w:p>
    <w:p w:rsidR="000672F4" w:rsidRDefault="000672F4" w:rsidP="001808D9">
      <w:pPr>
        <w:pStyle w:val="B1"/>
      </w:pPr>
      <w:r>
        <w:t xml:space="preserve">Key issue 6: </w:t>
      </w:r>
      <w:r w:rsidRPr="00063A13">
        <w:rPr>
          <w:b/>
        </w:rPr>
        <w:t>Support for s</w:t>
      </w:r>
      <w:r w:rsidR="001808D9" w:rsidRPr="00063A13">
        <w:rPr>
          <w:b/>
        </w:rPr>
        <w:t>ession and service continuity</w:t>
      </w:r>
    </w:p>
    <w:p w:rsidR="00063A13" w:rsidRDefault="00063A13" w:rsidP="00063A13">
      <w:pPr>
        <w:pStyle w:val="B2"/>
      </w:pPr>
      <w:r>
        <w:lastRenderedPageBreak/>
        <w:t>-</w:t>
      </w:r>
      <w:r>
        <w:tab/>
      </w:r>
      <w:r w:rsidRPr="00063A13">
        <w:rPr>
          <w:i/>
        </w:rP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rsidR="000672F4" w:rsidRDefault="000672F4" w:rsidP="001808D9">
      <w:pPr>
        <w:pStyle w:val="B1"/>
      </w:pPr>
      <w:r>
        <w:t xml:space="preserve">Key issue 7: Network function granularity </w:t>
      </w:r>
      <w:r w:rsidR="001808D9">
        <w:t>and interactions between them</w:t>
      </w:r>
    </w:p>
    <w:p w:rsidR="000672F4" w:rsidRDefault="000672F4" w:rsidP="001808D9">
      <w:pPr>
        <w:pStyle w:val="B1"/>
      </w:pPr>
      <w:r>
        <w:t>Key issue 8: Next Generation core and access - func</w:t>
      </w:r>
      <w:r w:rsidR="001808D9">
        <w:t>tional division and interface</w:t>
      </w:r>
    </w:p>
    <w:p w:rsidR="000672F4" w:rsidRDefault="000672F4" w:rsidP="001808D9">
      <w:pPr>
        <w:pStyle w:val="B1"/>
      </w:pPr>
      <w:r>
        <w:t xml:space="preserve">Key Issue 9: </w:t>
      </w:r>
      <w:r w:rsidRPr="00063A13">
        <w:rPr>
          <w:b/>
        </w:rPr>
        <w:t>3GPP architecture impacts to suppor</w:t>
      </w:r>
      <w:r w:rsidR="001808D9" w:rsidRPr="00063A13">
        <w:rPr>
          <w:b/>
        </w:rPr>
        <w:t>t network capability exposure</w:t>
      </w:r>
    </w:p>
    <w:p w:rsidR="00063A13" w:rsidRDefault="00063A13" w:rsidP="00063A13">
      <w:pPr>
        <w:pStyle w:val="B2"/>
      </w:pPr>
      <w:r>
        <w:t>-</w:t>
      </w:r>
      <w:r>
        <w:tab/>
      </w:r>
      <w:r w:rsidRPr="00063A13">
        <w:rPr>
          <w:i/>
        </w:rPr>
        <w:t>To allow the 3rd party/UE to access information regarding services provided by the network (e.g. connectivity information, QoS, mobility, etc.) and to dynamically customize the network capability for different diverse use cases within the limits set by the operator, the next generation system should provide suitable access/exchange of network/connectivity information (e.g. via APIs) to the 3rd party/UE</w:t>
      </w:r>
      <w:r>
        <w:rPr>
          <w:i/>
        </w:rPr>
        <w:t>.</w:t>
      </w:r>
    </w:p>
    <w:p w:rsidR="000672F4" w:rsidRDefault="001808D9" w:rsidP="001808D9">
      <w:pPr>
        <w:pStyle w:val="B1"/>
      </w:pPr>
      <w:r>
        <w:t>Key issue 10: Policy Framework</w:t>
      </w:r>
    </w:p>
    <w:p w:rsidR="000672F4" w:rsidRDefault="001808D9" w:rsidP="001808D9">
      <w:pPr>
        <w:pStyle w:val="B1"/>
      </w:pPr>
      <w:r>
        <w:t>Key issue 11: Charging</w:t>
      </w:r>
      <w:r>
        <w:tab/>
      </w:r>
    </w:p>
    <w:p w:rsidR="000672F4" w:rsidRDefault="000672F4" w:rsidP="001808D9">
      <w:pPr>
        <w:pStyle w:val="B1"/>
      </w:pPr>
      <w:r>
        <w:t>Key issue</w:t>
      </w:r>
      <w:r w:rsidR="001808D9">
        <w:t xml:space="preserve"> 12: Authentication framework</w:t>
      </w:r>
    </w:p>
    <w:p w:rsidR="000672F4" w:rsidRDefault="000672F4" w:rsidP="001808D9">
      <w:pPr>
        <w:pStyle w:val="B1"/>
      </w:pPr>
      <w:r>
        <w:t xml:space="preserve">Key issue 13: </w:t>
      </w:r>
      <w:r w:rsidRPr="00063A13">
        <w:rPr>
          <w:b/>
        </w:rPr>
        <w:t>Bro</w:t>
      </w:r>
      <w:r w:rsidR="001808D9" w:rsidRPr="00063A13">
        <w:rPr>
          <w:b/>
        </w:rPr>
        <w:t>adcast/Multicast Capabilities</w:t>
      </w:r>
    </w:p>
    <w:p w:rsidR="00063A13" w:rsidRDefault="00063A13" w:rsidP="00063A13">
      <w:pPr>
        <w:pStyle w:val="B2"/>
      </w:pPr>
      <w:r>
        <w:t>-</w:t>
      </w:r>
      <w:r>
        <w:tab/>
      </w:r>
      <w:r w:rsidRPr="00063A13">
        <w:rPr>
          <w:i/>
        </w:rPr>
        <w:t>This key issue will address the need and possible solution aspects to support capabilities similar as provided currently like eMBMS and GCSE that are available for LTE/EPC networks, including support for features such as mission-critical applications</w:t>
      </w:r>
    </w:p>
    <w:p w:rsidR="000672F4" w:rsidRDefault="000672F4" w:rsidP="001808D9">
      <w:pPr>
        <w:pStyle w:val="B1"/>
      </w:pPr>
      <w:r>
        <w:t xml:space="preserve">Key Issue 14: </w:t>
      </w:r>
      <w:r w:rsidRPr="00116745">
        <w:rPr>
          <w:b/>
        </w:rPr>
        <w:t xml:space="preserve">Support </w:t>
      </w:r>
      <w:r w:rsidR="001808D9" w:rsidRPr="00116745">
        <w:rPr>
          <w:b/>
        </w:rPr>
        <w:t>for Off-Network Communication</w:t>
      </w:r>
    </w:p>
    <w:p w:rsidR="00116745" w:rsidRDefault="00116745" w:rsidP="00116745">
      <w:pPr>
        <w:pStyle w:val="B2"/>
      </w:pPr>
      <w:r>
        <w:t>-</w:t>
      </w:r>
      <w:r>
        <w:tab/>
      </w:r>
      <w:r w:rsidRPr="00116745">
        <w:rPr>
          <w:i/>
        </w:rPr>
        <w:t>This key issue is to define support for off-network communication capabilities for in-coverage and out-of-coverage devices as specified by relevant Stage 1 requirements. For example, off-network group communication is needed to support current and emerging critical communications, including the individual- and group-based mission-critical voice, data, and video communications needed by public safety</w:t>
      </w:r>
    </w:p>
    <w:p w:rsidR="000672F4" w:rsidRDefault="000672F4" w:rsidP="001808D9">
      <w:pPr>
        <w:pStyle w:val="B1"/>
      </w:pPr>
      <w:r>
        <w:t>Key Issue 15:</w:t>
      </w:r>
      <w:r w:rsidR="001808D9">
        <w:t xml:space="preserve"> NextGen core support for IMS</w:t>
      </w:r>
    </w:p>
    <w:p w:rsidR="000672F4" w:rsidRDefault="000672F4" w:rsidP="001808D9">
      <w:pPr>
        <w:pStyle w:val="B1"/>
        <w:rPr>
          <w:b/>
        </w:rPr>
      </w:pPr>
      <w:r>
        <w:t xml:space="preserve">Key Issue 16: </w:t>
      </w:r>
      <w:r w:rsidRPr="00116745">
        <w:rPr>
          <w:b/>
        </w:rPr>
        <w:t>3GPP system aspects to support th</w:t>
      </w:r>
      <w:r w:rsidR="001808D9" w:rsidRPr="00116745">
        <w:rPr>
          <w:b/>
        </w:rPr>
        <w:t>e connectivity via a relay UE</w:t>
      </w:r>
    </w:p>
    <w:p w:rsidR="00116745" w:rsidRPr="00116745" w:rsidRDefault="00116745" w:rsidP="00116745">
      <w:pPr>
        <w:pStyle w:val="B2"/>
        <w:rPr>
          <w:i/>
        </w:rPr>
      </w:pPr>
      <w:r>
        <w:t>-</w:t>
      </w:r>
      <w:r>
        <w:tab/>
      </w:r>
      <w:r w:rsidRPr="00116745">
        <w:rPr>
          <w:i/>
        </w:rPr>
        <w:t>This key issue will study the definition of a relay UE in the NextGen framework, the effects of a relay UE on the mobility framework as well as session management and session continuity and which functions are further required/enhanced comparing to Rel 13 relay UE functionality.</w:t>
      </w:r>
    </w:p>
    <w:p w:rsidR="000672F4" w:rsidRDefault="000672F4" w:rsidP="001808D9">
      <w:pPr>
        <w:pStyle w:val="B1"/>
      </w:pPr>
      <w:r>
        <w:t xml:space="preserve">Key Issue 17: </w:t>
      </w:r>
      <w:r w:rsidRPr="00116745">
        <w:rPr>
          <w:b/>
        </w:rPr>
        <w:t>3GPP architecture impacts to support ne</w:t>
      </w:r>
      <w:r w:rsidR="001808D9" w:rsidRPr="00116745">
        <w:rPr>
          <w:b/>
        </w:rPr>
        <w:t>twork discovery and selection</w:t>
      </w:r>
    </w:p>
    <w:p w:rsidR="00116745" w:rsidRPr="00116745" w:rsidRDefault="00116745" w:rsidP="00116745">
      <w:pPr>
        <w:pStyle w:val="B2"/>
        <w:rPr>
          <w:i/>
        </w:rPr>
      </w:pPr>
      <w:r w:rsidRPr="00116745">
        <w:rPr>
          <w:i/>
        </w:rPr>
        <w:t>-</w:t>
      </w:r>
      <w:r w:rsidRPr="00116745">
        <w:rPr>
          <w:i/>
        </w:rPr>
        <w:tab/>
        <w:t>In EPS, a variety of solutions has been defined for network discovery and selection for 3GPP accesses and non-3GPP accesses. In order to enable integration of various 3GPP accesses and non-3GPP accesses and to cater for the architectural requirements and assumptions for the NextGen system, the introduction of a network discovery and selection mechanism will provide operators with a solution to flexibly control UE to select various accesses according to operator policy.</w:t>
      </w:r>
    </w:p>
    <w:p w:rsidR="000672F4" w:rsidRDefault="000672F4" w:rsidP="001808D9">
      <w:pPr>
        <w:pStyle w:val="B1"/>
      </w:pPr>
      <w:r>
        <w:t>Key Issue 1</w:t>
      </w:r>
      <w:r w:rsidR="001808D9">
        <w:t>8: Interworking and Migration</w:t>
      </w:r>
    </w:p>
    <w:p w:rsidR="000672F4" w:rsidRDefault="000672F4" w:rsidP="001808D9">
      <w:pPr>
        <w:pStyle w:val="B1"/>
      </w:pPr>
      <w:r>
        <w:t xml:space="preserve">Key Issue 19: Architecture impacts </w:t>
      </w:r>
      <w:r w:rsidR="001808D9">
        <w:t>when using virtual environments</w:t>
      </w:r>
    </w:p>
    <w:p w:rsidR="00CD4C7B" w:rsidRDefault="005A1D10" w:rsidP="000672F4">
      <w:pPr>
        <w:pStyle w:val="Heading1"/>
      </w:pPr>
      <w:r>
        <w:t>7</w:t>
      </w:r>
      <w:r w:rsidR="000672F4">
        <w:tab/>
        <w:t>Functional Split</w:t>
      </w:r>
    </w:p>
    <w:p w:rsidR="000672F4" w:rsidRDefault="000672F4" w:rsidP="000672F4">
      <w:r w:rsidRPr="000672F4">
        <w:t>The following table documents the current status of agreements on the CN-RAN functional allocation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134"/>
        <w:gridCol w:w="1134"/>
        <w:gridCol w:w="3402"/>
      </w:tblGrid>
      <w:tr w:rsidR="000672F4" w:rsidRPr="00D741C3" w:rsidTr="000672F4">
        <w:trPr>
          <w:tblHeader/>
        </w:trPr>
        <w:tc>
          <w:tcPr>
            <w:tcW w:w="4219" w:type="dxa"/>
            <w:tcBorders>
              <w:top w:val="single" w:sz="8" w:space="0" w:color="auto"/>
              <w:left w:val="single" w:sz="8" w:space="0" w:color="auto"/>
              <w:bottom w:val="single" w:sz="8" w:space="0" w:color="auto"/>
              <w:right w:val="single" w:sz="8" w:space="0" w:color="auto"/>
            </w:tcBorders>
            <w:shd w:val="clear" w:color="auto" w:fill="auto"/>
          </w:tcPr>
          <w:p w:rsidR="000672F4" w:rsidRPr="00D741C3" w:rsidRDefault="000672F4" w:rsidP="006A3FE5">
            <w:pPr>
              <w:pStyle w:val="TAH"/>
              <w:jc w:val="right"/>
            </w:pPr>
            <w:r w:rsidRPr="00D741C3">
              <w:lastRenderedPageBreak/>
              <w:t>Location:</w:t>
            </w:r>
          </w:p>
          <w:p w:rsidR="000672F4" w:rsidRPr="00D741C3" w:rsidRDefault="000672F4" w:rsidP="006A3FE5">
            <w:pPr>
              <w:pStyle w:val="TAH"/>
              <w:jc w:val="left"/>
            </w:pPr>
            <w:r w:rsidRPr="00D741C3">
              <w:t>Function:</w:t>
            </w:r>
          </w:p>
        </w:tc>
        <w:tc>
          <w:tcPr>
            <w:tcW w:w="1134" w:type="dxa"/>
            <w:tcBorders>
              <w:left w:val="single" w:sz="8" w:space="0" w:color="auto"/>
              <w:bottom w:val="single" w:sz="8" w:space="0" w:color="auto"/>
            </w:tcBorders>
            <w:shd w:val="clear" w:color="auto" w:fill="auto"/>
          </w:tcPr>
          <w:p w:rsidR="000672F4" w:rsidRPr="00D741C3" w:rsidRDefault="000672F4" w:rsidP="006A3FE5">
            <w:pPr>
              <w:pStyle w:val="TAH"/>
            </w:pPr>
            <w:r>
              <w:t>NG RAN</w:t>
            </w:r>
          </w:p>
        </w:tc>
        <w:tc>
          <w:tcPr>
            <w:tcW w:w="1134" w:type="dxa"/>
            <w:tcBorders>
              <w:bottom w:val="single" w:sz="8" w:space="0" w:color="auto"/>
            </w:tcBorders>
            <w:shd w:val="clear" w:color="auto" w:fill="auto"/>
          </w:tcPr>
          <w:p w:rsidR="000672F4" w:rsidRPr="00D741C3" w:rsidRDefault="000672F4" w:rsidP="006A3FE5">
            <w:pPr>
              <w:pStyle w:val="TAH"/>
            </w:pPr>
            <w:r>
              <w:t>NG CN</w:t>
            </w:r>
          </w:p>
        </w:tc>
        <w:tc>
          <w:tcPr>
            <w:tcW w:w="3402" w:type="dxa"/>
            <w:tcBorders>
              <w:bottom w:val="single" w:sz="8" w:space="0" w:color="auto"/>
            </w:tcBorders>
            <w:shd w:val="clear" w:color="auto" w:fill="auto"/>
          </w:tcPr>
          <w:p w:rsidR="000672F4" w:rsidRPr="00D741C3" w:rsidRDefault="000672F4" w:rsidP="006A3FE5">
            <w:pPr>
              <w:pStyle w:val="TAH"/>
            </w:pPr>
            <w:r w:rsidRPr="00D741C3">
              <w:t>Comments</w:t>
            </w:r>
          </w:p>
        </w:tc>
      </w:tr>
      <w:tr w:rsidR="000672F4" w:rsidRPr="00A7483F" w:rsidTr="006A3FE5">
        <w:tc>
          <w:tcPr>
            <w:tcW w:w="4219" w:type="dxa"/>
            <w:tcBorders>
              <w:top w:val="single" w:sz="8" w:space="0" w:color="auto"/>
              <w:left w:val="single" w:sz="8" w:space="0" w:color="auto"/>
              <w:right w:val="single" w:sz="8" w:space="0" w:color="auto"/>
            </w:tcBorders>
          </w:tcPr>
          <w:p w:rsidR="000672F4" w:rsidRPr="00A7483F" w:rsidRDefault="000672F4" w:rsidP="006A3FE5">
            <w:pPr>
              <w:pStyle w:val="TAL"/>
              <w:rPr>
                <w:b/>
              </w:rPr>
            </w:pPr>
            <w:r w:rsidRPr="00A7483F">
              <w:rPr>
                <w:b/>
              </w:rPr>
              <w:t>Key Issue #3 – Mobility Management</w:t>
            </w:r>
          </w:p>
        </w:tc>
        <w:tc>
          <w:tcPr>
            <w:tcW w:w="1134" w:type="dxa"/>
            <w:tcBorders>
              <w:top w:val="single" w:sz="8" w:space="0" w:color="auto"/>
              <w:left w:val="single" w:sz="8" w:space="0" w:color="auto"/>
            </w:tcBorders>
          </w:tcPr>
          <w:p w:rsidR="000672F4" w:rsidRPr="00A7483F" w:rsidRDefault="000672F4" w:rsidP="006A3FE5">
            <w:pPr>
              <w:pStyle w:val="TAC"/>
              <w:rPr>
                <w:b/>
              </w:rPr>
            </w:pPr>
          </w:p>
        </w:tc>
        <w:tc>
          <w:tcPr>
            <w:tcW w:w="1134" w:type="dxa"/>
            <w:tcBorders>
              <w:top w:val="single" w:sz="8" w:space="0" w:color="auto"/>
            </w:tcBorders>
          </w:tcPr>
          <w:p w:rsidR="000672F4" w:rsidRPr="00A7483F" w:rsidRDefault="000672F4" w:rsidP="006A3FE5">
            <w:pPr>
              <w:pStyle w:val="TAC"/>
              <w:rPr>
                <w:b/>
              </w:rPr>
            </w:pPr>
          </w:p>
        </w:tc>
        <w:tc>
          <w:tcPr>
            <w:tcW w:w="3402" w:type="dxa"/>
            <w:tcBorders>
              <w:top w:val="single" w:sz="8" w:space="0" w:color="auto"/>
            </w:tcBorders>
          </w:tcPr>
          <w:p w:rsidR="000672F4" w:rsidRPr="00A7483F" w:rsidRDefault="000672F4" w:rsidP="006A3FE5">
            <w:pPr>
              <w:pStyle w:val="TAL"/>
              <w:rPr>
                <w:b/>
              </w:rPr>
            </w:pPr>
          </w:p>
        </w:tc>
      </w:tr>
      <w:tr w:rsidR="000672F4" w:rsidRPr="00D741C3" w:rsidTr="006A3FE5">
        <w:tc>
          <w:tcPr>
            <w:tcW w:w="4219" w:type="dxa"/>
            <w:tcBorders>
              <w:top w:val="single" w:sz="8" w:space="0" w:color="auto"/>
              <w:left w:val="single" w:sz="8" w:space="0" w:color="auto"/>
              <w:right w:val="single" w:sz="8" w:space="0" w:color="auto"/>
            </w:tcBorders>
          </w:tcPr>
          <w:p w:rsidR="000672F4" w:rsidRPr="00D741C3" w:rsidRDefault="000672F4" w:rsidP="006A3FE5">
            <w:pPr>
              <w:pStyle w:val="TAL"/>
            </w:pPr>
            <w:r w:rsidRPr="00D741C3">
              <w:t>Mobility management control</w:t>
            </w:r>
            <w:r>
              <w:t>, (Subscription and Policies)</w:t>
            </w:r>
            <w:r w:rsidRPr="00D741C3">
              <w:t xml:space="preserve"> </w:t>
            </w:r>
          </w:p>
        </w:tc>
        <w:tc>
          <w:tcPr>
            <w:tcW w:w="1134" w:type="dxa"/>
            <w:tcBorders>
              <w:top w:val="single" w:sz="8" w:space="0" w:color="auto"/>
              <w:left w:val="single" w:sz="8" w:space="0" w:color="auto"/>
            </w:tcBorders>
          </w:tcPr>
          <w:p w:rsidR="000672F4" w:rsidRPr="00D741C3" w:rsidRDefault="000672F4" w:rsidP="006A3FE5">
            <w:pPr>
              <w:pStyle w:val="TAC"/>
            </w:pPr>
          </w:p>
        </w:tc>
        <w:tc>
          <w:tcPr>
            <w:tcW w:w="1134" w:type="dxa"/>
            <w:tcBorders>
              <w:top w:val="single" w:sz="8" w:space="0" w:color="auto"/>
            </w:tcBorders>
          </w:tcPr>
          <w:p w:rsidR="000672F4" w:rsidRPr="00D741C3" w:rsidRDefault="000672F4" w:rsidP="006A3FE5">
            <w:pPr>
              <w:pStyle w:val="TAC"/>
            </w:pPr>
            <w:r w:rsidRPr="00D741C3">
              <w:t>X</w:t>
            </w:r>
          </w:p>
        </w:tc>
        <w:tc>
          <w:tcPr>
            <w:tcW w:w="3402" w:type="dxa"/>
            <w:tcBorders>
              <w:top w:val="single" w:sz="8" w:space="0" w:color="auto"/>
            </w:tcBorders>
          </w:tcPr>
          <w:p w:rsidR="000672F4" w:rsidRPr="00D741C3" w:rsidRDefault="000672F4" w:rsidP="006A3FE5">
            <w:pPr>
              <w:pStyle w:val="TAL"/>
            </w:pPr>
          </w:p>
        </w:tc>
      </w:tr>
      <w:tr w:rsidR="000672F4" w:rsidRPr="00D741C3" w:rsidTr="006A3FE5">
        <w:tc>
          <w:tcPr>
            <w:tcW w:w="4219" w:type="dxa"/>
            <w:tcBorders>
              <w:top w:val="single" w:sz="8" w:space="0" w:color="auto"/>
              <w:left w:val="single" w:sz="8" w:space="0" w:color="auto"/>
              <w:right w:val="single" w:sz="8" w:space="0" w:color="auto"/>
            </w:tcBorders>
          </w:tcPr>
          <w:p w:rsidR="000672F4" w:rsidRPr="00D741C3" w:rsidRDefault="000672F4" w:rsidP="006A3FE5">
            <w:pPr>
              <w:pStyle w:val="TAL"/>
            </w:pPr>
            <w:r>
              <w:t>Determination</w:t>
            </w:r>
            <w:r w:rsidRPr="00D741C3">
              <w:t xml:space="preserve"> of mobility restriction</w:t>
            </w:r>
          </w:p>
        </w:tc>
        <w:tc>
          <w:tcPr>
            <w:tcW w:w="1134" w:type="dxa"/>
            <w:tcBorders>
              <w:top w:val="single" w:sz="8" w:space="0" w:color="auto"/>
              <w:left w:val="single" w:sz="8" w:space="0" w:color="auto"/>
            </w:tcBorders>
          </w:tcPr>
          <w:p w:rsidR="000672F4" w:rsidRPr="00D741C3" w:rsidRDefault="000672F4" w:rsidP="006A3FE5">
            <w:pPr>
              <w:pStyle w:val="TAC"/>
            </w:pPr>
          </w:p>
        </w:tc>
        <w:tc>
          <w:tcPr>
            <w:tcW w:w="1134" w:type="dxa"/>
            <w:tcBorders>
              <w:top w:val="single" w:sz="8" w:space="0" w:color="auto"/>
            </w:tcBorders>
          </w:tcPr>
          <w:p w:rsidR="000672F4" w:rsidRPr="00D741C3" w:rsidRDefault="000672F4" w:rsidP="006A3FE5">
            <w:pPr>
              <w:pStyle w:val="TAC"/>
            </w:pPr>
            <w:r w:rsidRPr="00D741C3">
              <w:t>X</w:t>
            </w:r>
          </w:p>
        </w:tc>
        <w:tc>
          <w:tcPr>
            <w:tcW w:w="3402" w:type="dxa"/>
            <w:tcBorders>
              <w:top w:val="single" w:sz="8" w:space="0" w:color="auto"/>
            </w:tcBorders>
          </w:tcPr>
          <w:p w:rsidR="000672F4" w:rsidRPr="00D741C3" w:rsidRDefault="000672F4" w:rsidP="006A3FE5">
            <w:pPr>
              <w:pStyle w:val="TAL"/>
            </w:pP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Roaming restrictions execution</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312E93" w:rsidRDefault="000672F4" w:rsidP="006A3FE5">
            <w:pPr>
              <w:pStyle w:val="TAL"/>
            </w:pPr>
          </w:p>
        </w:tc>
      </w:tr>
      <w:tr w:rsidR="000672F4" w:rsidRPr="0099562A" w:rsidTr="006A3FE5">
        <w:tc>
          <w:tcPr>
            <w:tcW w:w="4219" w:type="dxa"/>
            <w:tcBorders>
              <w:top w:val="single" w:sz="8" w:space="0" w:color="auto"/>
              <w:left w:val="single" w:sz="8" w:space="0" w:color="auto"/>
              <w:right w:val="single" w:sz="8" w:space="0" w:color="auto"/>
            </w:tcBorders>
          </w:tcPr>
          <w:p w:rsidR="000672F4" w:rsidRPr="0099562A" w:rsidRDefault="000672F4" w:rsidP="006A3FE5">
            <w:pPr>
              <w:pStyle w:val="TAL"/>
              <w:rPr>
                <w:szCs w:val="18"/>
              </w:rPr>
            </w:pPr>
            <w:r w:rsidRPr="00B76A1E">
              <w:rPr>
                <w:szCs w:val="18"/>
              </w:rPr>
              <w:t>Mobility restrictions execution</w:t>
            </w:r>
            <w:r w:rsidRPr="0099562A">
              <w:rPr>
                <w:szCs w:val="18"/>
              </w:rPr>
              <w:t xml:space="preserve">, </w:t>
            </w:r>
            <w:r w:rsidRPr="00A7483F">
              <w:rPr>
                <w:rFonts w:cs="Arial"/>
                <w:szCs w:val="18"/>
                <w:lang w:val="en-CA"/>
              </w:rPr>
              <w:t>[</w:t>
            </w:r>
            <w:r w:rsidRPr="0099562A">
              <w:rPr>
                <w:szCs w:val="18"/>
              </w:rPr>
              <w:t>CN Connected</w:t>
            </w:r>
            <w:r w:rsidRPr="00A7483F">
              <w:rPr>
                <w:rFonts w:cs="Arial"/>
                <w:szCs w:val="18"/>
                <w:lang w:val="en-CA"/>
              </w:rPr>
              <w:t>]</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B06AA6" w:rsidRDefault="000672F4" w:rsidP="006A3FE5">
            <w:pPr>
              <w:pStyle w:val="TAC"/>
            </w:pPr>
          </w:p>
        </w:tc>
        <w:tc>
          <w:tcPr>
            <w:tcW w:w="3402" w:type="dxa"/>
            <w:tcBorders>
              <w:top w:val="single" w:sz="8" w:space="0" w:color="auto"/>
            </w:tcBorders>
          </w:tcPr>
          <w:p w:rsidR="000672F4" w:rsidRPr="0099562A" w:rsidRDefault="000672F4" w:rsidP="006A3FE5">
            <w:pPr>
              <w:pStyle w:val="TAL"/>
            </w:pPr>
          </w:p>
        </w:tc>
      </w:tr>
      <w:tr w:rsidR="000672F4" w:rsidRPr="00312E93" w:rsidTr="006A3FE5">
        <w:tc>
          <w:tcPr>
            <w:tcW w:w="4219" w:type="dxa"/>
            <w:tcBorders>
              <w:top w:val="single" w:sz="8" w:space="0" w:color="auto"/>
              <w:left w:val="single" w:sz="8" w:space="0" w:color="auto"/>
              <w:right w:val="single" w:sz="8" w:space="0" w:color="auto"/>
            </w:tcBorders>
          </w:tcPr>
          <w:p w:rsidR="000672F4" w:rsidRPr="0099562A" w:rsidRDefault="000672F4" w:rsidP="006A3FE5">
            <w:pPr>
              <w:pStyle w:val="TAL"/>
              <w:rPr>
                <w:szCs w:val="18"/>
              </w:rPr>
            </w:pPr>
            <w:r w:rsidRPr="0099562A">
              <w:rPr>
                <w:szCs w:val="18"/>
              </w:rPr>
              <w:t>Mobility restrictions execution,</w:t>
            </w:r>
            <w:r w:rsidRPr="000854B5">
              <w:rPr>
                <w:szCs w:val="18"/>
              </w:rPr>
              <w:t xml:space="preserve"> </w:t>
            </w:r>
            <w:r w:rsidRPr="00A7483F">
              <w:rPr>
                <w:rFonts w:cs="Arial"/>
                <w:szCs w:val="18"/>
                <w:lang w:val="en-CA"/>
              </w:rPr>
              <w:t>[</w:t>
            </w:r>
            <w:r w:rsidRPr="0099562A">
              <w:rPr>
                <w:szCs w:val="18"/>
              </w:rPr>
              <w:t>CN Idle</w:t>
            </w:r>
            <w:r w:rsidRPr="00A7483F">
              <w:rPr>
                <w:rFonts w:cs="Arial"/>
                <w:szCs w:val="18"/>
                <w:lang w:val="en-CA"/>
              </w:rPr>
              <w:t>]  </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99562A" w:rsidRDefault="000672F4" w:rsidP="006A3FE5">
            <w:pPr>
              <w:pStyle w:val="TAC"/>
            </w:pPr>
            <w:r w:rsidRPr="00B06AA6">
              <w:t>X</w:t>
            </w:r>
          </w:p>
        </w:tc>
        <w:tc>
          <w:tcPr>
            <w:tcW w:w="3402" w:type="dxa"/>
            <w:tcBorders>
              <w:top w:val="single" w:sz="8" w:space="0" w:color="auto"/>
            </w:tcBorders>
          </w:tcPr>
          <w:p w:rsidR="000672F4" w:rsidRPr="00312E93" w:rsidRDefault="000672F4" w:rsidP="006A3FE5">
            <w:pPr>
              <w:pStyle w:val="TAL"/>
            </w:pPr>
            <w:r w:rsidRPr="00312E93">
              <w:t>If CN Idle exists.</w:t>
            </w:r>
          </w:p>
        </w:tc>
      </w:tr>
      <w:tr w:rsidR="000672F4" w:rsidRPr="0099562A"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UE registration</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99562A" w:rsidRDefault="000672F4" w:rsidP="006A3FE5">
            <w:pPr>
              <w:pStyle w:val="TAL"/>
            </w:pP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UE unreachability detection</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312E93" w:rsidRDefault="000672F4" w:rsidP="006A3FE5">
            <w:pPr>
              <w:pStyle w:val="TAL"/>
            </w:pPr>
            <w:r w:rsidRPr="0099562A">
              <w:t xml:space="preserve">Assumed to be supported in CN </w:t>
            </w:r>
            <w:r w:rsidRPr="000854B5">
              <w:t xml:space="preserve">for UEs in </w:t>
            </w:r>
            <w:r w:rsidRPr="00312E93">
              <w:t>CN Idle state. If CN Idle exists.</w:t>
            </w: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RAN UE unreachability detection</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B06AA6" w:rsidRDefault="000672F4" w:rsidP="006A3FE5">
            <w:pPr>
              <w:pStyle w:val="TAC"/>
            </w:pPr>
          </w:p>
        </w:tc>
        <w:tc>
          <w:tcPr>
            <w:tcW w:w="3402" w:type="dxa"/>
            <w:tcBorders>
              <w:top w:val="single" w:sz="8" w:space="0" w:color="auto"/>
            </w:tcBorders>
          </w:tcPr>
          <w:p w:rsidR="000672F4" w:rsidRPr="00312E93" w:rsidRDefault="000672F4" w:rsidP="006A3FE5">
            <w:pPr>
              <w:pStyle w:val="TAL"/>
            </w:pPr>
            <w:r w:rsidRPr="0099562A">
              <w:t xml:space="preserve">Assumed to be supported in RAN for UEs in </w:t>
            </w:r>
            <w:r w:rsidRPr="00312E93">
              <w:t>RAN Inactive state.</w:t>
            </w:r>
            <w:r>
              <w:t xml:space="preserve"> If RAN inactive state </w:t>
            </w:r>
            <w:r w:rsidRPr="00312E93">
              <w:t>exists.</w:t>
            </w:r>
          </w:p>
        </w:tc>
      </w:tr>
      <w:tr w:rsidR="000672F4" w:rsidRPr="0099562A"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NAS state transitions</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99562A" w:rsidRDefault="000672F4" w:rsidP="006A3FE5">
            <w:pPr>
              <w:pStyle w:val="TAL"/>
            </w:pPr>
          </w:p>
        </w:tc>
      </w:tr>
      <w:tr w:rsidR="000672F4" w:rsidRPr="0099562A"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RRC state transitions</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B06AA6" w:rsidRDefault="000672F4" w:rsidP="006A3FE5">
            <w:pPr>
              <w:pStyle w:val="TAC"/>
            </w:pPr>
          </w:p>
        </w:tc>
        <w:tc>
          <w:tcPr>
            <w:tcW w:w="3402" w:type="dxa"/>
            <w:tcBorders>
              <w:top w:val="single" w:sz="8" w:space="0" w:color="auto"/>
            </w:tcBorders>
          </w:tcPr>
          <w:p w:rsidR="000672F4" w:rsidRPr="0099562A" w:rsidRDefault="000672F4" w:rsidP="006A3FE5">
            <w:pPr>
              <w:pStyle w:val="TAL"/>
            </w:pP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Paging initiation and control in RAN Inactive state</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B06AA6" w:rsidRDefault="000672F4" w:rsidP="006A3FE5">
            <w:pPr>
              <w:pStyle w:val="TAC"/>
            </w:pPr>
          </w:p>
        </w:tc>
        <w:tc>
          <w:tcPr>
            <w:tcW w:w="3402" w:type="dxa"/>
            <w:tcBorders>
              <w:top w:val="single" w:sz="8" w:space="0" w:color="auto"/>
            </w:tcBorders>
          </w:tcPr>
          <w:p w:rsidR="000672F4" w:rsidRPr="00312E93" w:rsidRDefault="000672F4" w:rsidP="006A3FE5">
            <w:pPr>
              <w:pStyle w:val="TAL"/>
            </w:pPr>
            <w:r w:rsidRPr="0099562A">
              <w:t>RAN Inactive state is RAN state that corresponds to CN connected state</w:t>
            </w:r>
            <w:r>
              <w:t xml:space="preserve">. If RAN inactive state </w:t>
            </w:r>
            <w:r w:rsidRPr="00312E93">
              <w:t>exists.</w:t>
            </w:r>
          </w:p>
        </w:tc>
      </w:tr>
      <w:tr w:rsidR="000672F4" w:rsidRPr="00445350"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Paging initiation in CN Idle state</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99562A" w:rsidRDefault="000672F4" w:rsidP="006A3FE5">
            <w:pPr>
              <w:pStyle w:val="TAC"/>
            </w:pPr>
            <w:r w:rsidRPr="00B06AA6">
              <w:t>FFS</w:t>
            </w:r>
          </w:p>
        </w:tc>
        <w:tc>
          <w:tcPr>
            <w:tcW w:w="3402" w:type="dxa"/>
            <w:tcBorders>
              <w:top w:val="single" w:sz="8" w:space="0" w:color="auto"/>
            </w:tcBorders>
          </w:tcPr>
          <w:p w:rsidR="000672F4" w:rsidRPr="00445350" w:rsidRDefault="000672F4" w:rsidP="006A3FE5">
            <w:pPr>
              <w:pStyle w:val="TAL"/>
            </w:pPr>
            <w:r w:rsidRPr="00312E93">
              <w:t xml:space="preserve">CN Idle state is FFS. Some companies </w:t>
            </w:r>
            <w:r w:rsidRPr="00A500E9">
              <w:t xml:space="preserve">assume that the CN Idle state is replaced by a RAN </w:t>
            </w:r>
            <w:r w:rsidRPr="00FC1506">
              <w:t xml:space="preserve">“Inactive” State. </w:t>
            </w:r>
            <w:r w:rsidRPr="00D21D06">
              <w:t>Some companies think that the CN Idle state remains but is used</w:t>
            </w:r>
            <w:r w:rsidRPr="00EF35E9">
              <w:t xml:space="preserve"> more seldom due to the new RAN </w:t>
            </w:r>
            <w:r w:rsidRPr="00445350">
              <w:t>“inactive” state</w:t>
            </w: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Access Stratum UE C</w:t>
            </w:r>
            <w:r>
              <w:t>ontext</w:t>
            </w:r>
            <w:r w:rsidRPr="000F3F53">
              <w:t xml:space="preserve"> storage in RAN Inactive state</w:t>
            </w:r>
          </w:p>
        </w:tc>
        <w:tc>
          <w:tcPr>
            <w:tcW w:w="1134" w:type="dxa"/>
            <w:tcBorders>
              <w:top w:val="single" w:sz="8" w:space="0" w:color="auto"/>
              <w:left w:val="single" w:sz="8" w:space="0" w:color="auto"/>
            </w:tcBorders>
          </w:tcPr>
          <w:p w:rsidR="000672F4" w:rsidRPr="00B06AA6" w:rsidRDefault="000672F4" w:rsidP="006A3FE5">
            <w:pPr>
              <w:pStyle w:val="TAC"/>
            </w:pPr>
            <w:r w:rsidRPr="00B06AA6">
              <w:t>X</w:t>
            </w:r>
          </w:p>
        </w:tc>
        <w:tc>
          <w:tcPr>
            <w:tcW w:w="1134" w:type="dxa"/>
            <w:tcBorders>
              <w:top w:val="single" w:sz="8" w:space="0" w:color="auto"/>
            </w:tcBorders>
          </w:tcPr>
          <w:p w:rsidR="000672F4" w:rsidRPr="0099562A" w:rsidRDefault="000672F4" w:rsidP="006A3FE5">
            <w:pPr>
              <w:pStyle w:val="TAC"/>
            </w:pPr>
          </w:p>
        </w:tc>
        <w:tc>
          <w:tcPr>
            <w:tcW w:w="3402" w:type="dxa"/>
            <w:tcBorders>
              <w:top w:val="single" w:sz="8" w:space="0" w:color="auto"/>
            </w:tcBorders>
          </w:tcPr>
          <w:p w:rsidR="000672F4" w:rsidRPr="00312E93" w:rsidRDefault="000672F4" w:rsidP="006A3FE5">
            <w:pPr>
              <w:pStyle w:val="TAL"/>
            </w:pPr>
            <w:r>
              <w:t xml:space="preserve">If RAN inactive state </w:t>
            </w:r>
            <w:r w:rsidRPr="00312E93">
              <w:t>exists.</w:t>
            </w: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Control of connected state mobility</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99562A" w:rsidRDefault="000672F4" w:rsidP="006A3FE5">
            <w:pPr>
              <w:pStyle w:val="TAC"/>
            </w:pPr>
            <w:r w:rsidRPr="00B06AA6">
              <w:t>X</w:t>
            </w:r>
          </w:p>
        </w:tc>
        <w:tc>
          <w:tcPr>
            <w:tcW w:w="3402" w:type="dxa"/>
            <w:tcBorders>
              <w:top w:val="single" w:sz="8" w:space="0" w:color="auto"/>
            </w:tcBorders>
          </w:tcPr>
          <w:p w:rsidR="000672F4" w:rsidRPr="00312E93" w:rsidRDefault="000672F4" w:rsidP="006A3FE5">
            <w:pPr>
              <w:pStyle w:val="TAL"/>
            </w:pP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UP buffer for UE in CN Idle state</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99562A" w:rsidRDefault="000672F4" w:rsidP="006A3FE5">
            <w:pPr>
              <w:pStyle w:val="TAC"/>
            </w:pPr>
            <w:r w:rsidRPr="0099562A">
              <w:t>FFS</w:t>
            </w:r>
          </w:p>
        </w:tc>
        <w:tc>
          <w:tcPr>
            <w:tcW w:w="3402" w:type="dxa"/>
            <w:tcBorders>
              <w:top w:val="single" w:sz="8" w:space="0" w:color="auto"/>
            </w:tcBorders>
          </w:tcPr>
          <w:p w:rsidR="000672F4" w:rsidRPr="00312E93" w:rsidRDefault="000672F4" w:rsidP="006A3FE5">
            <w:pPr>
              <w:pStyle w:val="TAL"/>
            </w:pPr>
            <w:r w:rsidRPr="00312E93">
              <w:t>Same comment as on Paging initiation in CN Idle state</w:t>
            </w:r>
          </w:p>
        </w:tc>
      </w:tr>
      <w:tr w:rsidR="000672F4" w:rsidRPr="0099562A"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UP buffer for UE in RAN Inactive state</w:t>
            </w:r>
          </w:p>
        </w:tc>
        <w:tc>
          <w:tcPr>
            <w:tcW w:w="1134" w:type="dxa"/>
            <w:tcBorders>
              <w:top w:val="single" w:sz="8" w:space="0" w:color="auto"/>
              <w:left w:val="single" w:sz="8" w:space="0" w:color="auto"/>
            </w:tcBorders>
          </w:tcPr>
          <w:p w:rsidR="000672F4" w:rsidRPr="000F3F53" w:rsidRDefault="000672F4" w:rsidP="006A3FE5">
            <w:pPr>
              <w:pStyle w:val="TAC"/>
            </w:pPr>
            <w:r w:rsidRPr="000F3F53">
              <w:t>X</w:t>
            </w:r>
          </w:p>
        </w:tc>
        <w:tc>
          <w:tcPr>
            <w:tcW w:w="1134" w:type="dxa"/>
            <w:tcBorders>
              <w:top w:val="single" w:sz="8" w:space="0" w:color="auto"/>
            </w:tcBorders>
          </w:tcPr>
          <w:p w:rsidR="000672F4" w:rsidRPr="00B06AA6" w:rsidRDefault="000672F4" w:rsidP="006A3FE5">
            <w:pPr>
              <w:pStyle w:val="TAC"/>
            </w:pPr>
          </w:p>
        </w:tc>
        <w:tc>
          <w:tcPr>
            <w:tcW w:w="3402" w:type="dxa"/>
            <w:tcBorders>
              <w:top w:val="single" w:sz="8" w:space="0" w:color="auto"/>
            </w:tcBorders>
          </w:tcPr>
          <w:p w:rsidR="000672F4" w:rsidRPr="0099562A" w:rsidRDefault="000672F4" w:rsidP="006A3FE5">
            <w:pPr>
              <w:pStyle w:val="TAL"/>
            </w:pPr>
            <w:r>
              <w:t xml:space="preserve">If RAN inactive state </w:t>
            </w:r>
            <w:r w:rsidRPr="00312E93">
              <w:t>exists.</w:t>
            </w:r>
          </w:p>
        </w:tc>
      </w:tr>
      <w:tr w:rsidR="000672F4" w:rsidRPr="00A7483F" w:rsidTr="006A3FE5">
        <w:tc>
          <w:tcPr>
            <w:tcW w:w="4219" w:type="dxa"/>
            <w:tcBorders>
              <w:top w:val="single" w:sz="8" w:space="0" w:color="auto"/>
              <w:left w:val="single" w:sz="8" w:space="0" w:color="auto"/>
              <w:right w:val="single" w:sz="8" w:space="0" w:color="auto"/>
            </w:tcBorders>
          </w:tcPr>
          <w:p w:rsidR="000672F4" w:rsidRPr="00A7483F" w:rsidDel="00E92056" w:rsidRDefault="000672F4" w:rsidP="006A3FE5">
            <w:pPr>
              <w:pStyle w:val="TAL"/>
              <w:rPr>
                <w:b/>
              </w:rPr>
            </w:pPr>
            <w:r w:rsidRPr="00A7483F">
              <w:rPr>
                <w:b/>
              </w:rPr>
              <w:t>Key Issue #4 - Session Management</w:t>
            </w:r>
          </w:p>
        </w:tc>
        <w:tc>
          <w:tcPr>
            <w:tcW w:w="1134" w:type="dxa"/>
            <w:tcBorders>
              <w:top w:val="single" w:sz="8" w:space="0" w:color="auto"/>
              <w:left w:val="single" w:sz="8" w:space="0" w:color="auto"/>
            </w:tcBorders>
          </w:tcPr>
          <w:p w:rsidR="000672F4" w:rsidRPr="00A7483F" w:rsidRDefault="000672F4" w:rsidP="006A3FE5">
            <w:pPr>
              <w:pStyle w:val="TAC"/>
              <w:rPr>
                <w:b/>
              </w:rPr>
            </w:pPr>
          </w:p>
        </w:tc>
        <w:tc>
          <w:tcPr>
            <w:tcW w:w="1134" w:type="dxa"/>
            <w:tcBorders>
              <w:top w:val="single" w:sz="8" w:space="0" w:color="auto"/>
            </w:tcBorders>
          </w:tcPr>
          <w:p w:rsidR="000672F4" w:rsidRPr="00A7483F" w:rsidRDefault="000672F4" w:rsidP="006A3FE5">
            <w:pPr>
              <w:pStyle w:val="TAC"/>
              <w:rPr>
                <w:b/>
              </w:rPr>
            </w:pPr>
          </w:p>
        </w:tc>
        <w:tc>
          <w:tcPr>
            <w:tcW w:w="3402" w:type="dxa"/>
            <w:tcBorders>
              <w:top w:val="single" w:sz="8" w:space="0" w:color="auto"/>
            </w:tcBorders>
          </w:tcPr>
          <w:p w:rsidR="000672F4" w:rsidRPr="00A7483F" w:rsidRDefault="000672F4" w:rsidP="006A3FE5">
            <w:pPr>
              <w:pStyle w:val="TAL"/>
              <w:rPr>
                <w:b/>
              </w:rPr>
            </w:pPr>
          </w:p>
        </w:tc>
      </w:tr>
      <w:tr w:rsidR="000672F4" w:rsidRPr="000F3F5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 xml:space="preserve">PDU </w:t>
            </w:r>
            <w:r>
              <w:t>Session a</w:t>
            </w:r>
            <w:r w:rsidRPr="000F3F53">
              <w:t>ddress allocation</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0F3F53" w:rsidRDefault="000672F4" w:rsidP="006A3FE5">
            <w:pPr>
              <w:pStyle w:val="TAL"/>
            </w:pPr>
            <w:r>
              <w:t>FFS for non-IP PDU Sessions</w:t>
            </w:r>
          </w:p>
        </w:tc>
      </w:tr>
      <w:tr w:rsidR="000672F4" w:rsidRPr="00312E93"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pPr>
            <w:r w:rsidRPr="000F3F53">
              <w:t>PDU Session Termination</w:t>
            </w:r>
            <w:r>
              <w:t xml:space="preserve"> Point</w:t>
            </w:r>
          </w:p>
        </w:tc>
        <w:tc>
          <w:tcPr>
            <w:tcW w:w="1134" w:type="dxa"/>
            <w:tcBorders>
              <w:top w:val="single" w:sz="8" w:space="0" w:color="auto"/>
              <w:left w:val="single" w:sz="8" w:space="0" w:color="auto"/>
            </w:tcBorders>
          </w:tcPr>
          <w:p w:rsidR="000672F4" w:rsidRPr="000F3F53" w:rsidRDefault="000672F4" w:rsidP="006A3FE5">
            <w:pPr>
              <w:pStyle w:val="TAC"/>
            </w:pPr>
          </w:p>
        </w:tc>
        <w:tc>
          <w:tcPr>
            <w:tcW w:w="1134" w:type="dxa"/>
            <w:tcBorders>
              <w:top w:val="single" w:sz="8" w:space="0" w:color="auto"/>
            </w:tcBorders>
          </w:tcPr>
          <w:p w:rsidR="000672F4" w:rsidRPr="00B06AA6" w:rsidRDefault="000672F4" w:rsidP="006A3FE5">
            <w:pPr>
              <w:pStyle w:val="TAC"/>
            </w:pPr>
            <w:r w:rsidRPr="00B06AA6">
              <w:t>X</w:t>
            </w:r>
          </w:p>
        </w:tc>
        <w:tc>
          <w:tcPr>
            <w:tcW w:w="3402" w:type="dxa"/>
            <w:tcBorders>
              <w:top w:val="single" w:sz="8" w:space="0" w:color="auto"/>
            </w:tcBorders>
          </w:tcPr>
          <w:p w:rsidR="000672F4" w:rsidRPr="00312E93" w:rsidRDefault="000672F4" w:rsidP="006A3FE5">
            <w:pPr>
              <w:pStyle w:val="TAL"/>
            </w:pPr>
            <w:r w:rsidRPr="0099562A">
              <w:t>Note that this refers to the ownership of the specification for the function</w:t>
            </w:r>
            <w:r>
              <w:t xml:space="preserve"> supporting the termination point</w:t>
            </w:r>
            <w:r w:rsidRPr="0099562A">
              <w:t>. In a NW deployment th</w:t>
            </w:r>
            <w:r>
              <w:t>is</w:t>
            </w:r>
            <w:r w:rsidRPr="0099562A">
              <w:t xml:space="preserve"> function may be deployed on or close to a RAN site</w:t>
            </w:r>
            <w:r w:rsidRPr="00312E93">
              <w:t>.</w:t>
            </w:r>
          </w:p>
        </w:tc>
      </w:tr>
      <w:tr w:rsidR="000672F4" w:rsidRPr="00312E93"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pPr>
            <w:r w:rsidRPr="000F3F53">
              <w:t xml:space="preserve">Session </w:t>
            </w:r>
            <w:r w:rsidRPr="00A7483F">
              <w:t>Management</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312E93" w:rsidRDefault="000672F4" w:rsidP="006A3FE5">
            <w:pPr>
              <w:pStyle w:val="TAL"/>
            </w:pPr>
          </w:p>
        </w:tc>
      </w:tr>
      <w:tr w:rsidR="000672F4" w:rsidRPr="0099562A"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pPr>
            <w:r w:rsidRPr="000F3F53">
              <w:t>Subscription</w:t>
            </w:r>
            <w:r w:rsidRPr="00A7483F">
              <w:t xml:space="preserve"> Data Handling</w:t>
            </w:r>
            <w:r w:rsidRPr="000F3F53">
              <w:t xml:space="preserve"> (incl. default QoS profile)</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99562A" w:rsidRDefault="000672F4" w:rsidP="006A3FE5">
            <w:pPr>
              <w:pStyle w:val="TAL"/>
            </w:pPr>
          </w:p>
        </w:tc>
      </w:tr>
      <w:tr w:rsidR="000672F4" w:rsidRPr="00A7483F" w:rsidTr="006A3FE5">
        <w:tc>
          <w:tcPr>
            <w:tcW w:w="4219" w:type="dxa"/>
            <w:tcBorders>
              <w:top w:val="single" w:sz="8" w:space="0" w:color="auto"/>
              <w:left w:val="single" w:sz="8" w:space="0" w:color="auto"/>
              <w:bottom w:val="single" w:sz="8" w:space="0" w:color="auto"/>
              <w:right w:val="single" w:sz="8" w:space="0" w:color="auto"/>
            </w:tcBorders>
          </w:tcPr>
          <w:p w:rsidR="000672F4" w:rsidRPr="00A7483F" w:rsidRDefault="000672F4" w:rsidP="006A3FE5">
            <w:pPr>
              <w:pStyle w:val="TAL"/>
              <w:rPr>
                <w:b/>
              </w:rPr>
            </w:pPr>
            <w:r w:rsidRPr="00A7483F">
              <w:rPr>
                <w:b/>
              </w:rPr>
              <w:t>Key issue #12</w:t>
            </w:r>
            <w:r>
              <w:rPr>
                <w:b/>
              </w:rPr>
              <w:t xml:space="preserve"> Authentication</w:t>
            </w:r>
          </w:p>
        </w:tc>
        <w:tc>
          <w:tcPr>
            <w:tcW w:w="1134" w:type="dxa"/>
            <w:tcBorders>
              <w:top w:val="single" w:sz="8" w:space="0" w:color="auto"/>
              <w:left w:val="single" w:sz="8" w:space="0" w:color="auto"/>
              <w:bottom w:val="single" w:sz="8" w:space="0" w:color="auto"/>
            </w:tcBorders>
          </w:tcPr>
          <w:p w:rsidR="000672F4" w:rsidRPr="00A7483F" w:rsidRDefault="000672F4" w:rsidP="006A3FE5">
            <w:pPr>
              <w:pStyle w:val="TAC"/>
              <w:rPr>
                <w:b/>
              </w:rPr>
            </w:pPr>
          </w:p>
        </w:tc>
        <w:tc>
          <w:tcPr>
            <w:tcW w:w="1134" w:type="dxa"/>
            <w:tcBorders>
              <w:top w:val="single" w:sz="8" w:space="0" w:color="auto"/>
              <w:bottom w:val="single" w:sz="8" w:space="0" w:color="auto"/>
            </w:tcBorders>
          </w:tcPr>
          <w:p w:rsidR="000672F4" w:rsidRPr="00A7483F" w:rsidRDefault="000672F4" w:rsidP="006A3FE5">
            <w:pPr>
              <w:pStyle w:val="TAC"/>
              <w:rPr>
                <w:b/>
              </w:rPr>
            </w:pPr>
          </w:p>
        </w:tc>
        <w:tc>
          <w:tcPr>
            <w:tcW w:w="3402" w:type="dxa"/>
            <w:tcBorders>
              <w:top w:val="single" w:sz="8" w:space="0" w:color="auto"/>
              <w:bottom w:val="single" w:sz="8" w:space="0" w:color="auto"/>
            </w:tcBorders>
          </w:tcPr>
          <w:p w:rsidR="000672F4" w:rsidRPr="00A7483F" w:rsidRDefault="000672F4" w:rsidP="006A3FE5">
            <w:pPr>
              <w:pStyle w:val="TAL"/>
              <w:rPr>
                <w:b/>
              </w:rPr>
            </w:pPr>
          </w:p>
        </w:tc>
      </w:tr>
      <w:tr w:rsidR="000672F4" w:rsidRPr="0099562A"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pPr>
            <w:r w:rsidRPr="000F3F53">
              <w:t>Authentication and Key Agreement</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99562A" w:rsidRDefault="000672F4" w:rsidP="006A3FE5">
            <w:pPr>
              <w:pStyle w:val="TAL"/>
            </w:pPr>
          </w:p>
        </w:tc>
      </w:tr>
      <w:tr w:rsidR="000672F4" w:rsidRPr="00A7483F" w:rsidTr="006A3FE5">
        <w:tc>
          <w:tcPr>
            <w:tcW w:w="4219" w:type="dxa"/>
            <w:tcBorders>
              <w:top w:val="single" w:sz="8" w:space="0" w:color="auto"/>
              <w:left w:val="single" w:sz="8" w:space="0" w:color="auto"/>
              <w:bottom w:val="single" w:sz="8" w:space="0" w:color="auto"/>
              <w:right w:val="single" w:sz="8" w:space="0" w:color="auto"/>
            </w:tcBorders>
          </w:tcPr>
          <w:p w:rsidR="000672F4" w:rsidRPr="00A7483F" w:rsidRDefault="000672F4" w:rsidP="006A3FE5">
            <w:pPr>
              <w:pStyle w:val="TAL"/>
              <w:rPr>
                <w:b/>
              </w:rPr>
            </w:pPr>
            <w:r w:rsidRPr="00A7483F">
              <w:rPr>
                <w:b/>
              </w:rPr>
              <w:t>Key Issue #2 QoS</w:t>
            </w:r>
          </w:p>
        </w:tc>
        <w:tc>
          <w:tcPr>
            <w:tcW w:w="1134" w:type="dxa"/>
            <w:tcBorders>
              <w:top w:val="single" w:sz="8" w:space="0" w:color="auto"/>
              <w:left w:val="single" w:sz="8" w:space="0" w:color="auto"/>
              <w:bottom w:val="single" w:sz="8" w:space="0" w:color="auto"/>
            </w:tcBorders>
          </w:tcPr>
          <w:p w:rsidR="000672F4" w:rsidRPr="00A7483F" w:rsidRDefault="000672F4" w:rsidP="006A3FE5">
            <w:pPr>
              <w:pStyle w:val="TAC"/>
              <w:rPr>
                <w:b/>
              </w:rPr>
            </w:pPr>
          </w:p>
        </w:tc>
        <w:tc>
          <w:tcPr>
            <w:tcW w:w="1134" w:type="dxa"/>
            <w:tcBorders>
              <w:top w:val="single" w:sz="8" w:space="0" w:color="auto"/>
              <w:bottom w:val="single" w:sz="8" w:space="0" w:color="auto"/>
            </w:tcBorders>
          </w:tcPr>
          <w:p w:rsidR="000672F4" w:rsidRPr="00A7483F" w:rsidRDefault="000672F4" w:rsidP="006A3FE5">
            <w:pPr>
              <w:pStyle w:val="TAC"/>
              <w:rPr>
                <w:b/>
              </w:rPr>
            </w:pPr>
          </w:p>
        </w:tc>
        <w:tc>
          <w:tcPr>
            <w:tcW w:w="3402" w:type="dxa"/>
            <w:tcBorders>
              <w:top w:val="single" w:sz="8" w:space="0" w:color="auto"/>
              <w:bottom w:val="single" w:sz="8" w:space="0" w:color="auto"/>
            </w:tcBorders>
          </w:tcPr>
          <w:p w:rsidR="000672F4" w:rsidRPr="00A7483F" w:rsidRDefault="000672F4" w:rsidP="006A3FE5">
            <w:pPr>
              <w:pStyle w:val="TAL"/>
              <w:rPr>
                <w:b/>
              </w:rPr>
            </w:pPr>
          </w:p>
        </w:tc>
      </w:tr>
      <w:tr w:rsidR="000672F4" w:rsidRPr="0099562A"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pPr>
            <w:r w:rsidRPr="00A7483F">
              <w:t xml:space="preserve">Radio Resource </w:t>
            </w:r>
            <w:r w:rsidRPr="000F3F53">
              <w:t>Admission Control</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r w:rsidRPr="000F3F53">
              <w:t>X</w:t>
            </w:r>
          </w:p>
        </w:tc>
        <w:tc>
          <w:tcPr>
            <w:tcW w:w="1134" w:type="dxa"/>
            <w:tcBorders>
              <w:top w:val="single" w:sz="8" w:space="0" w:color="auto"/>
              <w:bottom w:val="single" w:sz="8" w:space="0" w:color="auto"/>
            </w:tcBorders>
          </w:tcPr>
          <w:p w:rsidR="000672F4" w:rsidRPr="00B06AA6" w:rsidRDefault="000672F4" w:rsidP="006A3FE5">
            <w:pPr>
              <w:pStyle w:val="TAC"/>
            </w:pPr>
          </w:p>
        </w:tc>
        <w:tc>
          <w:tcPr>
            <w:tcW w:w="3402" w:type="dxa"/>
            <w:tcBorders>
              <w:top w:val="single" w:sz="8" w:space="0" w:color="auto"/>
              <w:bottom w:val="single" w:sz="8" w:space="0" w:color="auto"/>
            </w:tcBorders>
          </w:tcPr>
          <w:p w:rsidR="000672F4" w:rsidRPr="0099562A" w:rsidRDefault="000672F4" w:rsidP="006A3FE5">
            <w:pPr>
              <w:pStyle w:val="TAL"/>
            </w:pPr>
          </w:p>
        </w:tc>
      </w:tr>
      <w:tr w:rsidR="000672F4" w:rsidRPr="00312E93"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pPr>
            <w:r w:rsidRPr="00A7483F">
              <w:rPr>
                <w:lang w:val="en-US"/>
              </w:rPr>
              <w:t xml:space="preserve">Radio </w:t>
            </w:r>
            <w:r w:rsidRPr="000F3F53">
              <w:rPr>
                <w:lang w:val="en-US"/>
              </w:rPr>
              <w:t>Resource management (QoS attributes)</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r w:rsidRPr="000F3F53">
              <w:t>X</w:t>
            </w:r>
          </w:p>
        </w:tc>
        <w:tc>
          <w:tcPr>
            <w:tcW w:w="1134" w:type="dxa"/>
            <w:tcBorders>
              <w:top w:val="single" w:sz="8" w:space="0" w:color="auto"/>
              <w:bottom w:val="single" w:sz="8" w:space="0" w:color="auto"/>
            </w:tcBorders>
          </w:tcPr>
          <w:p w:rsidR="000672F4" w:rsidRPr="00B06AA6" w:rsidRDefault="000672F4" w:rsidP="006A3FE5">
            <w:pPr>
              <w:pStyle w:val="TAC"/>
            </w:pPr>
          </w:p>
        </w:tc>
        <w:tc>
          <w:tcPr>
            <w:tcW w:w="3402" w:type="dxa"/>
            <w:tcBorders>
              <w:top w:val="single" w:sz="8" w:space="0" w:color="auto"/>
              <w:bottom w:val="single" w:sz="8" w:space="0" w:color="auto"/>
            </w:tcBorders>
          </w:tcPr>
          <w:p w:rsidR="000672F4" w:rsidRPr="00312E93" w:rsidRDefault="000672F4" w:rsidP="006A3FE5">
            <w:pPr>
              <w:pStyle w:val="TAL"/>
            </w:pPr>
            <w:r w:rsidRPr="0099562A">
              <w:rPr>
                <w:lang w:val="en-US"/>
              </w:rPr>
              <w:t>Packet scheduling with regards to resource utilization and availability (RRM)</w:t>
            </w:r>
          </w:p>
        </w:tc>
      </w:tr>
      <w:tr w:rsidR="000672F4" w:rsidRPr="0099562A"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rPr>
                <w:lang w:val="en-US"/>
              </w:rPr>
            </w:pPr>
            <w:r w:rsidRPr="000F3F53">
              <w:rPr>
                <w:lang w:val="en-US"/>
              </w:rPr>
              <w:t>Max rate control</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r w:rsidRPr="000F3F53">
              <w:t>X</w:t>
            </w: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99562A" w:rsidRDefault="000672F4" w:rsidP="006A3FE5">
            <w:pPr>
              <w:pStyle w:val="TAL"/>
              <w:rPr>
                <w:lang w:val="en-US"/>
              </w:rPr>
            </w:pPr>
            <w:r w:rsidRPr="0099562A">
              <w:rPr>
                <w:lang w:val="en-US"/>
              </w:rPr>
              <w:t>Maximum bitrate policing in the CN and RAN in UL and DL.</w:t>
            </w:r>
          </w:p>
        </w:tc>
      </w:tr>
      <w:tr w:rsidR="000672F4" w:rsidRPr="000F3F53"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rPr>
                <w:lang w:val="en-US"/>
              </w:rPr>
            </w:pPr>
            <w:r w:rsidRPr="000F3F53">
              <w:rPr>
                <w:lang w:val="en-US"/>
              </w:rPr>
              <w:t xml:space="preserve">QoS </w:t>
            </w:r>
            <w:r>
              <w:rPr>
                <w:lang w:val="en-US"/>
              </w:rPr>
              <w:t xml:space="preserve">Policy Control </w:t>
            </w:r>
          </w:p>
        </w:tc>
        <w:tc>
          <w:tcPr>
            <w:tcW w:w="1134" w:type="dxa"/>
            <w:tcBorders>
              <w:top w:val="single" w:sz="8" w:space="0" w:color="auto"/>
              <w:left w:val="single" w:sz="8" w:space="0" w:color="auto"/>
              <w:bottom w:val="single" w:sz="8" w:space="0" w:color="auto"/>
            </w:tcBorders>
          </w:tcPr>
          <w:p w:rsidR="000672F4" w:rsidRPr="00A7483F" w:rsidRDefault="000672F4" w:rsidP="006A3FE5">
            <w:pPr>
              <w:pStyle w:val="TAC"/>
              <w:jc w:val="left"/>
              <w:rPr>
                <w:lang w:val="en-US"/>
              </w:rPr>
            </w:pP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0F3F53" w:rsidRDefault="000672F4" w:rsidP="006A3FE5">
            <w:pPr>
              <w:pStyle w:val="TAL"/>
              <w:rPr>
                <w:lang w:val="en-US"/>
              </w:rPr>
            </w:pPr>
          </w:p>
        </w:tc>
      </w:tr>
      <w:tr w:rsidR="000672F4" w:rsidRPr="00312E93" w:rsidTr="006A3FE5">
        <w:tc>
          <w:tcPr>
            <w:tcW w:w="4219" w:type="dxa"/>
            <w:tcBorders>
              <w:top w:val="single" w:sz="8" w:space="0" w:color="auto"/>
              <w:left w:val="single" w:sz="8" w:space="0" w:color="auto"/>
              <w:bottom w:val="single" w:sz="8" w:space="0" w:color="auto"/>
              <w:right w:val="single" w:sz="8" w:space="0" w:color="auto"/>
            </w:tcBorders>
          </w:tcPr>
          <w:p w:rsidR="000672F4" w:rsidRPr="000F3F53" w:rsidRDefault="000672F4" w:rsidP="006A3FE5">
            <w:pPr>
              <w:pStyle w:val="TAL"/>
              <w:rPr>
                <w:lang w:val="en-US"/>
              </w:rPr>
            </w:pPr>
            <w:r w:rsidRPr="000F3F53">
              <w:rPr>
                <w:lang w:val="en-US"/>
              </w:rPr>
              <w:t>Transport marking</w:t>
            </w:r>
          </w:p>
        </w:tc>
        <w:tc>
          <w:tcPr>
            <w:tcW w:w="1134" w:type="dxa"/>
            <w:tcBorders>
              <w:top w:val="single" w:sz="8" w:space="0" w:color="auto"/>
              <w:left w:val="single" w:sz="8" w:space="0" w:color="auto"/>
              <w:bottom w:val="single" w:sz="8" w:space="0" w:color="auto"/>
            </w:tcBorders>
          </w:tcPr>
          <w:p w:rsidR="000672F4" w:rsidRPr="000F3F53" w:rsidRDefault="000672F4" w:rsidP="006A3FE5">
            <w:pPr>
              <w:pStyle w:val="TAC"/>
            </w:pPr>
            <w:r w:rsidRPr="000F3F53">
              <w:t>X</w:t>
            </w:r>
          </w:p>
        </w:tc>
        <w:tc>
          <w:tcPr>
            <w:tcW w:w="1134" w:type="dxa"/>
            <w:tcBorders>
              <w:top w:val="single" w:sz="8" w:space="0" w:color="auto"/>
              <w:bottom w:val="single" w:sz="8" w:space="0" w:color="auto"/>
            </w:tcBorders>
          </w:tcPr>
          <w:p w:rsidR="000672F4" w:rsidRPr="00B06AA6" w:rsidRDefault="000672F4" w:rsidP="006A3FE5">
            <w:pPr>
              <w:pStyle w:val="TAC"/>
            </w:pPr>
            <w:r w:rsidRPr="00B06AA6">
              <w:t>X</w:t>
            </w:r>
          </w:p>
        </w:tc>
        <w:tc>
          <w:tcPr>
            <w:tcW w:w="3402" w:type="dxa"/>
            <w:tcBorders>
              <w:top w:val="single" w:sz="8" w:space="0" w:color="auto"/>
              <w:bottom w:val="single" w:sz="8" w:space="0" w:color="auto"/>
            </w:tcBorders>
          </w:tcPr>
          <w:p w:rsidR="000672F4" w:rsidRPr="00312E93" w:rsidRDefault="000672F4" w:rsidP="006A3FE5">
            <w:pPr>
              <w:pStyle w:val="TAL"/>
              <w:rPr>
                <w:lang w:val="en-US"/>
              </w:rPr>
            </w:pPr>
            <w:r w:rsidRPr="0099562A">
              <w:rPr>
                <w:lang w:val="en-US"/>
              </w:rPr>
              <w:t>Used for prioritization in the transport network.</w:t>
            </w:r>
          </w:p>
        </w:tc>
      </w:tr>
      <w:tr w:rsidR="000672F4" w:rsidRPr="00A7483F" w:rsidTr="006A3FE5">
        <w:tc>
          <w:tcPr>
            <w:tcW w:w="4219" w:type="dxa"/>
            <w:tcBorders>
              <w:top w:val="single" w:sz="8" w:space="0" w:color="auto"/>
              <w:left w:val="single" w:sz="8" w:space="0" w:color="auto"/>
              <w:right w:val="single" w:sz="8" w:space="0" w:color="auto"/>
            </w:tcBorders>
          </w:tcPr>
          <w:p w:rsidR="000672F4" w:rsidRPr="000F3F53" w:rsidRDefault="000672F4" w:rsidP="006A3FE5">
            <w:pPr>
              <w:pStyle w:val="TAL"/>
              <w:rPr>
                <w:lang w:val="en-US"/>
              </w:rPr>
            </w:pPr>
            <w:r w:rsidRPr="000F3F53">
              <w:rPr>
                <w:lang w:val="en-US"/>
              </w:rPr>
              <w:t>Charging</w:t>
            </w:r>
            <w:r>
              <w:rPr>
                <w:lang w:val="en-US"/>
              </w:rPr>
              <w:t xml:space="preserve"> Data Collection</w:t>
            </w:r>
          </w:p>
        </w:tc>
        <w:tc>
          <w:tcPr>
            <w:tcW w:w="1134" w:type="dxa"/>
            <w:tcBorders>
              <w:top w:val="single" w:sz="8" w:space="0" w:color="auto"/>
              <w:left w:val="single" w:sz="8" w:space="0" w:color="auto"/>
            </w:tcBorders>
          </w:tcPr>
          <w:p w:rsidR="000672F4" w:rsidRPr="00A7483F" w:rsidRDefault="000672F4" w:rsidP="006A3FE5">
            <w:pPr>
              <w:pStyle w:val="TAC"/>
              <w:rPr>
                <w:lang w:val="en-US" w:eastAsia="zh-CN"/>
              </w:rPr>
            </w:pPr>
          </w:p>
        </w:tc>
        <w:tc>
          <w:tcPr>
            <w:tcW w:w="1134" w:type="dxa"/>
            <w:tcBorders>
              <w:top w:val="single" w:sz="8" w:space="0" w:color="auto"/>
            </w:tcBorders>
          </w:tcPr>
          <w:p w:rsidR="000672F4" w:rsidRPr="000F3F53" w:rsidRDefault="000672F4" w:rsidP="006A3FE5">
            <w:pPr>
              <w:pStyle w:val="TAC"/>
              <w:rPr>
                <w:lang w:eastAsia="zh-CN"/>
              </w:rPr>
            </w:pPr>
            <w:r w:rsidRPr="000F3F53">
              <w:t>X</w:t>
            </w:r>
          </w:p>
        </w:tc>
        <w:tc>
          <w:tcPr>
            <w:tcW w:w="3402" w:type="dxa"/>
            <w:tcBorders>
              <w:top w:val="single" w:sz="8" w:space="0" w:color="auto"/>
            </w:tcBorders>
          </w:tcPr>
          <w:p w:rsidR="000672F4" w:rsidRPr="00A7483F" w:rsidRDefault="000672F4" w:rsidP="006A3FE5">
            <w:pPr>
              <w:pStyle w:val="TAL"/>
              <w:rPr>
                <w:lang w:val="en-US" w:eastAsia="zh-CN"/>
              </w:rPr>
            </w:pPr>
          </w:p>
        </w:tc>
      </w:tr>
    </w:tbl>
    <w:p w:rsidR="000672F4" w:rsidRPr="000672F4" w:rsidRDefault="000672F4" w:rsidP="000672F4"/>
    <w:p w:rsidR="005A1D10" w:rsidRDefault="007E5CEC" w:rsidP="00116745">
      <w:pPr>
        <w:pStyle w:val="Heading1"/>
      </w:pPr>
      <w:r>
        <w:t>8</w:t>
      </w:r>
      <w:r w:rsidR="005A1D10">
        <w:tab/>
        <w:t>Focus Topics</w:t>
      </w:r>
    </w:p>
    <w:p w:rsidR="005A1D10" w:rsidRPr="005A1D10" w:rsidRDefault="005A1D10" w:rsidP="005A1D10">
      <w:r w:rsidRPr="005A1D10">
        <w:t>In order to ensure focus and timely completion, SA2 will be working on the following topics in a preferred manner for next couple of meetings</w:t>
      </w:r>
      <w:r>
        <w:t>:</w:t>
      </w:r>
    </w:p>
    <w:p w:rsidR="005A1D10" w:rsidRPr="005A1D10" w:rsidRDefault="005A1D10" w:rsidP="005A1D10">
      <w:pPr>
        <w:pStyle w:val="B1"/>
      </w:pPr>
      <w:r>
        <w:t>-</w:t>
      </w:r>
      <w:r>
        <w:tab/>
        <w:t>Network Slicing;</w:t>
      </w:r>
    </w:p>
    <w:p w:rsidR="005A1D10" w:rsidRPr="005A1D10" w:rsidRDefault="005A1D10" w:rsidP="005A1D10">
      <w:pPr>
        <w:pStyle w:val="B1"/>
      </w:pPr>
      <w:r>
        <w:lastRenderedPageBreak/>
        <w:t>-</w:t>
      </w:r>
      <w:r>
        <w:tab/>
      </w:r>
      <w:r w:rsidRPr="005A1D10">
        <w:t>QoS</w:t>
      </w:r>
      <w:r>
        <w:t>;</w:t>
      </w:r>
    </w:p>
    <w:p w:rsidR="005A1D10" w:rsidRPr="005A1D10" w:rsidRDefault="005A1D10" w:rsidP="005A1D10">
      <w:pPr>
        <w:pStyle w:val="B1"/>
      </w:pPr>
      <w:r>
        <w:t>-</w:t>
      </w:r>
      <w:r>
        <w:tab/>
      </w:r>
      <w:r w:rsidRPr="005A1D10">
        <w:t>Mobility Management</w:t>
      </w:r>
      <w:r>
        <w:t>;</w:t>
      </w:r>
    </w:p>
    <w:p w:rsidR="005A1D10" w:rsidRPr="005A1D10" w:rsidRDefault="005A1D10" w:rsidP="005A1D10">
      <w:pPr>
        <w:pStyle w:val="B1"/>
      </w:pPr>
      <w:r>
        <w:t>-</w:t>
      </w:r>
      <w:r>
        <w:tab/>
      </w:r>
      <w:r w:rsidRPr="005A1D10">
        <w:t>Session Management</w:t>
      </w:r>
      <w:r>
        <w:t>;</w:t>
      </w:r>
    </w:p>
    <w:p w:rsidR="005A1D10" w:rsidRPr="005A1D10" w:rsidRDefault="005A1D10" w:rsidP="005A1D10">
      <w:pPr>
        <w:pStyle w:val="B1"/>
      </w:pPr>
      <w:r>
        <w:t>-</w:t>
      </w:r>
      <w:r>
        <w:tab/>
      </w:r>
      <w:r w:rsidRPr="005A1D10">
        <w:t>Session and Service Continuity</w:t>
      </w:r>
      <w:r>
        <w:t>;</w:t>
      </w:r>
    </w:p>
    <w:p w:rsidR="005A1D10" w:rsidRPr="005A1D10" w:rsidRDefault="005A1D10" w:rsidP="005A1D10">
      <w:pPr>
        <w:pStyle w:val="B1"/>
      </w:pPr>
      <w:r>
        <w:t>-</w:t>
      </w:r>
      <w:r>
        <w:tab/>
      </w:r>
      <w:r w:rsidRPr="005A1D10">
        <w:t>Efficient User plane path</w:t>
      </w:r>
      <w:r>
        <w:t>;</w:t>
      </w:r>
    </w:p>
    <w:p w:rsidR="005A1D10" w:rsidRPr="005A1D10" w:rsidRDefault="005A1D10" w:rsidP="005A1D10">
      <w:pPr>
        <w:pStyle w:val="B1"/>
      </w:pPr>
      <w:r>
        <w:t>-</w:t>
      </w:r>
      <w:r>
        <w:tab/>
      </w:r>
      <w:r w:rsidRPr="005A1D10">
        <w:t>Authentication</w:t>
      </w:r>
      <w:r>
        <w:t>;</w:t>
      </w:r>
    </w:p>
    <w:p w:rsidR="005A1D10" w:rsidRPr="005A1D10" w:rsidRDefault="005A1D10" w:rsidP="005A1D10">
      <w:pPr>
        <w:pStyle w:val="B1"/>
      </w:pPr>
      <w:r>
        <w:t>-</w:t>
      </w:r>
      <w:r>
        <w:tab/>
      </w:r>
      <w:r w:rsidRPr="005A1D10">
        <w:t>Network function interconnection</w:t>
      </w:r>
      <w:r>
        <w:t>;</w:t>
      </w:r>
    </w:p>
    <w:p w:rsidR="005A1D10" w:rsidRPr="005A1D10" w:rsidRDefault="005A1D10" w:rsidP="005A1D10">
      <w:pPr>
        <w:pStyle w:val="B1"/>
      </w:pPr>
      <w:r>
        <w:t>-</w:t>
      </w:r>
      <w:r>
        <w:tab/>
      </w:r>
      <w:r w:rsidRPr="005A1D10">
        <w:t>RAN-CN functional split</w:t>
      </w:r>
      <w:r>
        <w:t>.</w:t>
      </w:r>
    </w:p>
    <w:p w:rsidR="00CD4C7B" w:rsidRDefault="007E5CEC" w:rsidP="00116745">
      <w:pPr>
        <w:pStyle w:val="Heading1"/>
      </w:pPr>
      <w:r>
        <w:t>9</w:t>
      </w:r>
      <w:r w:rsidR="00116745">
        <w:tab/>
        <w:t>Conclusion</w:t>
      </w:r>
    </w:p>
    <w:p w:rsidR="00080512" w:rsidRPr="005A1D10" w:rsidRDefault="00116745" w:rsidP="00CD4C7B">
      <w:r>
        <w:t xml:space="preserve">This contribution has summarized the status of the SA2 SID on </w:t>
      </w:r>
      <w:r w:rsidR="005A63BA" w:rsidRPr="005B4512">
        <w:rPr>
          <w:i/>
        </w:rPr>
        <w:t>Architecture and Security for next Generation System</w:t>
      </w:r>
      <w:r w:rsidR="005A63BA">
        <w:rPr>
          <w:i/>
        </w:rPr>
        <w:t xml:space="preserve">. </w:t>
      </w:r>
      <w:r w:rsidR="00F82CE2">
        <w:t xml:space="preserve">For further details, please consult the SA2 TR </w:t>
      </w:r>
      <w:r w:rsidR="005A1D10">
        <w:t>[</w:t>
      </w:r>
      <w:hyperlink r:id="rId13" w:history="1">
        <w:r w:rsidR="005A1D10" w:rsidRPr="00960A33">
          <w:rPr>
            <w:rStyle w:val="Hyperlink"/>
          </w:rPr>
          <w:t>23.799</w:t>
        </w:r>
      </w:hyperlink>
      <w:r w:rsidR="005A1D10">
        <w:t>]</w:t>
      </w:r>
      <w:r w:rsidR="00F82CE2">
        <w:t>.</w:t>
      </w:r>
    </w:p>
    <w:sectPr w:rsidR="00080512" w:rsidRPr="005A1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5B8" w:rsidRDefault="00DC05B8">
      <w:r>
        <w:separator/>
      </w:r>
    </w:p>
  </w:endnote>
  <w:endnote w:type="continuationSeparator" w:id="0">
    <w:p w:rsidR="00DC05B8" w:rsidRDefault="00DC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5B8" w:rsidRDefault="00DC05B8">
      <w:r>
        <w:separator/>
      </w:r>
    </w:p>
  </w:footnote>
  <w:footnote w:type="continuationSeparator" w:id="0">
    <w:p w:rsidR="00DC05B8" w:rsidRDefault="00DC05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3A13"/>
    <w:rsid w:val="000672F4"/>
    <w:rsid w:val="00080512"/>
    <w:rsid w:val="00090468"/>
    <w:rsid w:val="000B7BCF"/>
    <w:rsid w:val="000C522B"/>
    <w:rsid w:val="000D58AB"/>
    <w:rsid w:val="00116745"/>
    <w:rsid w:val="00124633"/>
    <w:rsid w:val="001741A0"/>
    <w:rsid w:val="001808D9"/>
    <w:rsid w:val="00194CD0"/>
    <w:rsid w:val="001B2BBF"/>
    <w:rsid w:val="001B49C9"/>
    <w:rsid w:val="001F168B"/>
    <w:rsid w:val="001F7831"/>
    <w:rsid w:val="00204045"/>
    <w:rsid w:val="0022606D"/>
    <w:rsid w:val="002516BD"/>
    <w:rsid w:val="002747EC"/>
    <w:rsid w:val="002855BF"/>
    <w:rsid w:val="002A7579"/>
    <w:rsid w:val="002F0D22"/>
    <w:rsid w:val="003172DC"/>
    <w:rsid w:val="00326069"/>
    <w:rsid w:val="00352174"/>
    <w:rsid w:val="0035462D"/>
    <w:rsid w:val="003C4E37"/>
    <w:rsid w:val="003E16BE"/>
    <w:rsid w:val="00401855"/>
    <w:rsid w:val="00477455"/>
    <w:rsid w:val="004D3578"/>
    <w:rsid w:val="004D380D"/>
    <w:rsid w:val="004E213A"/>
    <w:rsid w:val="00503171"/>
    <w:rsid w:val="00534DA0"/>
    <w:rsid w:val="00543E6C"/>
    <w:rsid w:val="00565087"/>
    <w:rsid w:val="0056573F"/>
    <w:rsid w:val="005A1D10"/>
    <w:rsid w:val="005A63BA"/>
    <w:rsid w:val="005B4512"/>
    <w:rsid w:val="005F096B"/>
    <w:rsid w:val="00611566"/>
    <w:rsid w:val="00627280"/>
    <w:rsid w:val="0063027F"/>
    <w:rsid w:val="00646D99"/>
    <w:rsid w:val="00656910"/>
    <w:rsid w:val="00667DF4"/>
    <w:rsid w:val="006C66D8"/>
    <w:rsid w:val="006D1E24"/>
    <w:rsid w:val="006F6A2C"/>
    <w:rsid w:val="00734A5B"/>
    <w:rsid w:val="00744E76"/>
    <w:rsid w:val="00757D40"/>
    <w:rsid w:val="00781F0F"/>
    <w:rsid w:val="0078727C"/>
    <w:rsid w:val="007B18D8"/>
    <w:rsid w:val="007B2B97"/>
    <w:rsid w:val="007C095F"/>
    <w:rsid w:val="007E5CEC"/>
    <w:rsid w:val="008028A4"/>
    <w:rsid w:val="00806615"/>
    <w:rsid w:val="00856200"/>
    <w:rsid w:val="008768CA"/>
    <w:rsid w:val="00880559"/>
    <w:rsid w:val="008F534A"/>
    <w:rsid w:val="0090271F"/>
    <w:rsid w:val="00942EC2"/>
    <w:rsid w:val="00960A33"/>
    <w:rsid w:val="00961B32"/>
    <w:rsid w:val="00974BB0"/>
    <w:rsid w:val="00980767"/>
    <w:rsid w:val="009B07CD"/>
    <w:rsid w:val="00A10F02"/>
    <w:rsid w:val="00A22294"/>
    <w:rsid w:val="00A53724"/>
    <w:rsid w:val="00A82346"/>
    <w:rsid w:val="00A9671C"/>
    <w:rsid w:val="00AE2AD4"/>
    <w:rsid w:val="00B15449"/>
    <w:rsid w:val="00B47FD1"/>
    <w:rsid w:val="00BE5FCC"/>
    <w:rsid w:val="00BF6519"/>
    <w:rsid w:val="00C12B51"/>
    <w:rsid w:val="00C33079"/>
    <w:rsid w:val="00C552C1"/>
    <w:rsid w:val="00C83A13"/>
    <w:rsid w:val="00CA3D0C"/>
    <w:rsid w:val="00CD4C7B"/>
    <w:rsid w:val="00D738D6"/>
    <w:rsid w:val="00D80795"/>
    <w:rsid w:val="00D87E00"/>
    <w:rsid w:val="00D9134D"/>
    <w:rsid w:val="00D96D11"/>
    <w:rsid w:val="00DA7A03"/>
    <w:rsid w:val="00DB1818"/>
    <w:rsid w:val="00DC05B8"/>
    <w:rsid w:val="00DC309B"/>
    <w:rsid w:val="00DC4DA2"/>
    <w:rsid w:val="00E62835"/>
    <w:rsid w:val="00E77645"/>
    <w:rsid w:val="00E8517E"/>
    <w:rsid w:val="00E970C9"/>
    <w:rsid w:val="00EC4A25"/>
    <w:rsid w:val="00F025A2"/>
    <w:rsid w:val="00F07388"/>
    <w:rsid w:val="00F2026E"/>
    <w:rsid w:val="00F215B5"/>
    <w:rsid w:val="00F2210A"/>
    <w:rsid w:val="00F37743"/>
    <w:rsid w:val="00F54A3D"/>
    <w:rsid w:val="00F653B8"/>
    <w:rsid w:val="00F76F8F"/>
    <w:rsid w:val="00F82CE2"/>
    <w:rsid w:val="00FA1266"/>
    <w:rsid w:val="00FA2A7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1/Docs/SP-160227.zip" TargetMode="External"/><Relationship Id="rId13" Type="http://schemas.openxmlformats.org/officeDocument/2006/relationships/hyperlink" Target="http://www.3gpp.org/ftp/Specs/html-info/23799.htm" TargetMode="External"/><Relationship Id="rId3" Type="http://schemas.openxmlformats.org/officeDocument/2006/relationships/settings" Target="settings.xml"/><Relationship Id="rId7" Type="http://schemas.openxmlformats.org/officeDocument/2006/relationships/hyperlink" Target="http://3gpp.org/ftp/tsg_ran/TSG_RAN/TSGR_71/Docs/RP-160671.zip"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sa/TSG_SA/TSGS_71/Docs/SP-160227.zip" TargetMode="External"/><Relationship Id="rId4" Type="http://schemas.openxmlformats.org/officeDocument/2006/relationships/webSettings" Target="webSettings.xml"/><Relationship Id="rId9" Type="http://schemas.openxmlformats.org/officeDocument/2006/relationships/hyperlink" Target="http://www.3gpp.org/ftp/Specs/html-info/23799.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68</TotalTime>
  <Pages>6</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14278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Benoist Sébire</cp:lastModifiedBy>
  <cp:revision>14</cp:revision>
  <dcterms:created xsi:type="dcterms:W3CDTF">2016-03-30T01:45:00Z</dcterms:created>
  <dcterms:modified xsi:type="dcterms:W3CDTF">2016-05-13T01:44:00Z</dcterms:modified>
</cp:coreProperties>
</file>